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1" w:type="dxa"/>
        <w:tblInd w:w="97" w:type="dxa"/>
        <w:tblLayout w:type="fixed"/>
        <w:tblLook w:val="00A0"/>
      </w:tblPr>
      <w:tblGrid>
        <w:gridCol w:w="3794"/>
        <w:gridCol w:w="540"/>
        <w:gridCol w:w="460"/>
        <w:gridCol w:w="440"/>
        <w:gridCol w:w="1060"/>
        <w:gridCol w:w="516"/>
        <w:gridCol w:w="3961"/>
      </w:tblGrid>
      <w:tr w:rsidR="0071035E" w:rsidRPr="00B0203A" w:rsidTr="00C42FE4">
        <w:trPr>
          <w:cantSplit/>
          <w:trHeight w:val="255"/>
        </w:trPr>
        <w:tc>
          <w:tcPr>
            <w:tcW w:w="10771" w:type="dxa"/>
            <w:gridSpan w:val="7"/>
            <w:tcBorders>
              <w:top w:val="nil"/>
              <w:left w:val="nil"/>
              <w:bottom w:val="nil"/>
              <w:right w:val="nil"/>
            </w:tcBorders>
            <w:shd w:val="clear" w:color="000000" w:fill="auto"/>
            <w:vAlign w:val="center"/>
          </w:tcPr>
          <w:p w:rsidR="0071035E" w:rsidRPr="00B0203A" w:rsidRDefault="0071035E" w:rsidP="00A61631">
            <w:pPr>
              <w:spacing w:after="0" w:line="240" w:lineRule="auto"/>
              <w:jc w:val="right"/>
              <w:rPr>
                <w:rFonts w:ascii="Times New Roman" w:hAnsi="Times New Roman"/>
                <w:b/>
                <w:bCs/>
                <w:color w:val="000000"/>
                <w:sz w:val="20"/>
                <w:szCs w:val="20"/>
                <w:lang w:eastAsia="ru-RU"/>
              </w:rPr>
            </w:pPr>
          </w:p>
        </w:tc>
      </w:tr>
      <w:tr w:rsidR="0071035E" w:rsidRPr="00B0203A" w:rsidTr="00C42FE4">
        <w:trPr>
          <w:cantSplit/>
          <w:trHeight w:val="1275"/>
        </w:trPr>
        <w:tc>
          <w:tcPr>
            <w:tcW w:w="10771" w:type="dxa"/>
            <w:gridSpan w:val="7"/>
            <w:tcBorders>
              <w:top w:val="nil"/>
              <w:left w:val="nil"/>
              <w:bottom w:val="nil"/>
              <w:right w:val="nil"/>
            </w:tcBorders>
            <w:shd w:val="clear" w:color="000000" w:fill="auto"/>
            <w:vAlign w:val="center"/>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Приложение 9 </w:t>
            </w:r>
            <w:r w:rsidRPr="00B0203A">
              <w:rPr>
                <w:rFonts w:ascii="Times New Roman" w:hAnsi="Times New Roman"/>
                <w:color w:val="000000"/>
                <w:sz w:val="20"/>
                <w:szCs w:val="20"/>
                <w:lang w:eastAsia="ru-RU"/>
              </w:rPr>
              <w:br/>
              <w:t xml:space="preserve">к областному закону </w:t>
            </w:r>
            <w:r w:rsidRPr="00B0203A">
              <w:rPr>
                <w:rFonts w:ascii="Times New Roman" w:hAnsi="Times New Roman"/>
                <w:color w:val="000000"/>
                <w:sz w:val="20"/>
                <w:szCs w:val="20"/>
                <w:lang w:eastAsia="ru-RU"/>
              </w:rPr>
              <w:br/>
              <w:t xml:space="preserve">"Об областном бюджете </w:t>
            </w:r>
            <w:r w:rsidRPr="00B0203A">
              <w:rPr>
                <w:rFonts w:ascii="Times New Roman" w:hAnsi="Times New Roman"/>
                <w:color w:val="000000"/>
                <w:sz w:val="20"/>
                <w:szCs w:val="20"/>
                <w:lang w:eastAsia="ru-RU"/>
              </w:rPr>
              <w:br/>
              <w:t xml:space="preserve">на 2014 год и на плановый </w:t>
            </w:r>
            <w:r w:rsidRPr="00B0203A">
              <w:rPr>
                <w:rFonts w:ascii="Times New Roman" w:hAnsi="Times New Roman"/>
                <w:color w:val="000000"/>
                <w:sz w:val="20"/>
                <w:szCs w:val="20"/>
                <w:lang w:eastAsia="ru-RU"/>
              </w:rPr>
              <w:br/>
              <w:t>период 2015 и 2016 годов"</w:t>
            </w:r>
          </w:p>
        </w:tc>
      </w:tr>
      <w:tr w:rsidR="0071035E" w:rsidRPr="00B0203A" w:rsidTr="00C42FE4">
        <w:trPr>
          <w:cantSplit/>
          <w:trHeight w:val="255"/>
        </w:trPr>
        <w:tc>
          <w:tcPr>
            <w:tcW w:w="10771" w:type="dxa"/>
            <w:gridSpan w:val="7"/>
            <w:tcBorders>
              <w:top w:val="nil"/>
              <w:left w:val="nil"/>
              <w:bottom w:val="nil"/>
              <w:right w:val="nil"/>
            </w:tcBorders>
            <w:shd w:val="clear" w:color="000000" w:fill="auto"/>
            <w:vAlign w:val="center"/>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r>
      <w:tr w:rsidR="0071035E" w:rsidRPr="00B0203A" w:rsidTr="00C42FE4">
        <w:trPr>
          <w:cantSplit/>
          <w:trHeight w:val="255"/>
        </w:trPr>
        <w:tc>
          <w:tcPr>
            <w:tcW w:w="10771" w:type="dxa"/>
            <w:gridSpan w:val="7"/>
            <w:tcBorders>
              <w:top w:val="nil"/>
              <w:left w:val="nil"/>
              <w:bottom w:val="nil"/>
              <w:right w:val="nil"/>
            </w:tcBorders>
            <w:shd w:val="clear" w:color="000000" w:fill="auto"/>
            <w:vAlign w:val="center"/>
          </w:tcPr>
          <w:p w:rsidR="0071035E" w:rsidRPr="00AC5185" w:rsidRDefault="0071035E" w:rsidP="00A61631">
            <w:pPr>
              <w:spacing w:after="0" w:line="240" w:lineRule="auto"/>
              <w:jc w:val="center"/>
              <w:rPr>
                <w:rFonts w:ascii="Times New Roman" w:hAnsi="Times New Roman"/>
                <w:b/>
                <w:color w:val="000000"/>
                <w:sz w:val="20"/>
                <w:szCs w:val="20"/>
                <w:lang w:eastAsia="ru-RU"/>
              </w:rPr>
            </w:pPr>
            <w:r w:rsidRPr="00AC5185">
              <w:rPr>
                <w:rFonts w:ascii="Times New Roman" w:hAnsi="Times New Roman"/>
                <w:b/>
                <w:color w:val="000000"/>
                <w:sz w:val="20"/>
                <w:szCs w:val="20"/>
                <w:lang w:eastAsia="ru-RU"/>
              </w:rPr>
              <w:t>Ведомственная структура расходов областного бюджета на 2014 год и на плановый период 2015 и 2016 годов</w:t>
            </w:r>
          </w:p>
        </w:tc>
      </w:tr>
      <w:tr w:rsidR="0071035E" w:rsidRPr="00B0203A" w:rsidTr="00C42FE4">
        <w:trPr>
          <w:cantSplit/>
          <w:trHeight w:val="255"/>
        </w:trPr>
        <w:tc>
          <w:tcPr>
            <w:tcW w:w="3794"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3961"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Сумма (тыс. рублей)</w:t>
            </w:r>
          </w:p>
        </w:tc>
      </w:tr>
    </w:tbl>
    <w:p w:rsidR="0071035E" w:rsidRPr="00C42FE4" w:rsidRDefault="0071035E">
      <w:pPr>
        <w:rPr>
          <w:sz w:val="2"/>
          <w:szCs w:val="2"/>
        </w:rPr>
      </w:pPr>
    </w:p>
    <w:tbl>
      <w:tblPr>
        <w:tblW w:w="10771" w:type="dxa"/>
        <w:tblInd w:w="97" w:type="dxa"/>
        <w:tblLayout w:type="fixed"/>
        <w:tblLook w:val="00A0"/>
      </w:tblPr>
      <w:tblGrid>
        <w:gridCol w:w="3794"/>
        <w:gridCol w:w="540"/>
        <w:gridCol w:w="460"/>
        <w:gridCol w:w="440"/>
        <w:gridCol w:w="1060"/>
        <w:gridCol w:w="516"/>
        <w:gridCol w:w="1319"/>
        <w:gridCol w:w="1303"/>
        <w:gridCol w:w="1339"/>
      </w:tblGrid>
      <w:tr w:rsidR="0071035E" w:rsidRPr="00B0203A" w:rsidTr="00C42FE4">
        <w:trPr>
          <w:cantSplit/>
          <w:trHeight w:val="255"/>
          <w:tblHeader/>
        </w:trPr>
        <w:tc>
          <w:tcPr>
            <w:tcW w:w="3794" w:type="dxa"/>
            <w:tcBorders>
              <w:top w:val="single" w:sz="4" w:space="0" w:color="auto"/>
              <w:left w:val="single" w:sz="4" w:space="0" w:color="auto"/>
              <w:bottom w:val="single" w:sz="4" w:space="0" w:color="auto"/>
              <w:right w:val="single" w:sz="4" w:space="0" w:color="auto"/>
            </w:tcBorders>
            <w:shd w:val="clear" w:color="000000" w:fill="auto"/>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Наименование</w:t>
            </w:r>
          </w:p>
        </w:tc>
        <w:tc>
          <w:tcPr>
            <w:tcW w:w="540" w:type="dxa"/>
            <w:tcBorders>
              <w:top w:val="single" w:sz="4" w:space="0" w:color="auto"/>
              <w:left w:val="nil"/>
              <w:bottom w:val="single" w:sz="4" w:space="0" w:color="auto"/>
              <w:right w:val="single" w:sz="4" w:space="0" w:color="auto"/>
            </w:tcBorders>
            <w:shd w:val="clear" w:color="000000" w:fill="auto"/>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Вед</w:t>
            </w:r>
          </w:p>
        </w:tc>
        <w:tc>
          <w:tcPr>
            <w:tcW w:w="460" w:type="dxa"/>
            <w:tcBorders>
              <w:top w:val="single" w:sz="4" w:space="0" w:color="auto"/>
              <w:left w:val="nil"/>
              <w:bottom w:val="single" w:sz="4" w:space="0" w:color="auto"/>
              <w:right w:val="single" w:sz="4" w:space="0" w:color="auto"/>
            </w:tcBorders>
            <w:shd w:val="clear" w:color="000000" w:fill="auto"/>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РЗ</w:t>
            </w:r>
          </w:p>
        </w:tc>
        <w:tc>
          <w:tcPr>
            <w:tcW w:w="440" w:type="dxa"/>
            <w:tcBorders>
              <w:top w:val="single" w:sz="4" w:space="0" w:color="auto"/>
              <w:left w:val="nil"/>
              <w:bottom w:val="single" w:sz="4" w:space="0" w:color="auto"/>
              <w:right w:val="single" w:sz="4" w:space="0" w:color="auto"/>
            </w:tcBorders>
            <w:shd w:val="clear" w:color="000000" w:fill="auto"/>
            <w:vAlign w:val="center"/>
          </w:tcPr>
          <w:p w:rsidR="0071035E" w:rsidRPr="00AE532B" w:rsidRDefault="0071035E" w:rsidP="00B0203A">
            <w:pPr>
              <w:spacing w:after="0" w:line="240" w:lineRule="auto"/>
              <w:jc w:val="center"/>
              <w:rPr>
                <w:rFonts w:ascii="Times New Roman" w:hAnsi="Times New Roman"/>
                <w:color w:val="000000"/>
                <w:sz w:val="16"/>
                <w:szCs w:val="16"/>
                <w:lang w:eastAsia="ru-RU"/>
              </w:rPr>
            </w:pPr>
            <w:r w:rsidRPr="00AE532B">
              <w:rPr>
                <w:rFonts w:ascii="Times New Roman" w:hAnsi="Times New Roman"/>
                <w:color w:val="000000"/>
                <w:sz w:val="16"/>
                <w:szCs w:val="16"/>
                <w:lang w:eastAsia="ru-RU"/>
              </w:rPr>
              <w:t>ПР</w:t>
            </w:r>
          </w:p>
        </w:tc>
        <w:tc>
          <w:tcPr>
            <w:tcW w:w="1060" w:type="dxa"/>
            <w:tcBorders>
              <w:top w:val="single" w:sz="4" w:space="0" w:color="auto"/>
              <w:left w:val="nil"/>
              <w:bottom w:val="single" w:sz="4" w:space="0" w:color="auto"/>
              <w:right w:val="single" w:sz="4" w:space="0" w:color="auto"/>
            </w:tcBorders>
            <w:shd w:val="clear" w:color="000000" w:fill="auto"/>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ЦСТ</w:t>
            </w:r>
          </w:p>
        </w:tc>
        <w:tc>
          <w:tcPr>
            <w:tcW w:w="516" w:type="dxa"/>
            <w:tcBorders>
              <w:top w:val="single" w:sz="4" w:space="0" w:color="auto"/>
              <w:left w:val="nil"/>
              <w:bottom w:val="single" w:sz="4" w:space="0" w:color="auto"/>
              <w:right w:val="single" w:sz="4" w:space="0" w:color="auto"/>
            </w:tcBorders>
            <w:shd w:val="clear" w:color="000000" w:fill="auto"/>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ВР</w:t>
            </w:r>
          </w:p>
        </w:tc>
        <w:tc>
          <w:tcPr>
            <w:tcW w:w="1319" w:type="dxa"/>
            <w:tcBorders>
              <w:top w:val="single" w:sz="4" w:space="0" w:color="auto"/>
              <w:left w:val="nil"/>
              <w:bottom w:val="single" w:sz="4" w:space="0" w:color="auto"/>
              <w:right w:val="single" w:sz="4" w:space="0" w:color="auto"/>
            </w:tcBorders>
            <w:shd w:val="clear" w:color="000000" w:fill="auto"/>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2014 год</w:t>
            </w:r>
          </w:p>
        </w:tc>
        <w:tc>
          <w:tcPr>
            <w:tcW w:w="1303" w:type="dxa"/>
            <w:tcBorders>
              <w:top w:val="single" w:sz="4" w:space="0" w:color="auto"/>
              <w:left w:val="nil"/>
              <w:bottom w:val="single" w:sz="4" w:space="0" w:color="auto"/>
              <w:right w:val="single" w:sz="4" w:space="0" w:color="auto"/>
            </w:tcBorders>
            <w:shd w:val="clear" w:color="000000" w:fill="auto"/>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2015 год</w:t>
            </w:r>
          </w:p>
        </w:tc>
        <w:tc>
          <w:tcPr>
            <w:tcW w:w="1339" w:type="dxa"/>
            <w:tcBorders>
              <w:top w:val="single" w:sz="4" w:space="0" w:color="auto"/>
              <w:left w:val="nil"/>
              <w:bottom w:val="single" w:sz="4" w:space="0" w:color="auto"/>
              <w:right w:val="single" w:sz="4" w:space="0" w:color="auto"/>
            </w:tcBorders>
            <w:shd w:val="clear" w:color="000000" w:fill="auto"/>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2016 год</w:t>
            </w:r>
          </w:p>
        </w:tc>
      </w:tr>
      <w:tr w:rsidR="0071035E" w:rsidRPr="00B0203A" w:rsidTr="00C42FE4">
        <w:trPr>
          <w:cantSplit/>
          <w:trHeight w:val="255"/>
        </w:trPr>
        <w:tc>
          <w:tcPr>
            <w:tcW w:w="3794" w:type="dxa"/>
            <w:tcBorders>
              <w:top w:val="nil"/>
              <w:left w:val="nil"/>
              <w:bottom w:val="nil"/>
              <w:right w:val="nil"/>
            </w:tcBorders>
            <w:shd w:val="clear" w:color="000000" w:fill="auto"/>
            <w:noWrap/>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noWrap/>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460" w:type="dxa"/>
            <w:tcBorders>
              <w:top w:val="nil"/>
              <w:left w:val="nil"/>
              <w:bottom w:val="nil"/>
              <w:right w:val="nil"/>
            </w:tcBorders>
            <w:shd w:val="clear" w:color="000000" w:fill="auto"/>
            <w:noWrap/>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440" w:type="dxa"/>
            <w:tcBorders>
              <w:top w:val="nil"/>
              <w:left w:val="nil"/>
              <w:bottom w:val="nil"/>
              <w:right w:val="nil"/>
            </w:tcBorders>
            <w:shd w:val="clear" w:color="000000" w:fill="auto"/>
            <w:noWrap/>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516" w:type="dxa"/>
            <w:tcBorders>
              <w:top w:val="nil"/>
              <w:left w:val="nil"/>
              <w:bottom w:val="nil"/>
              <w:right w:val="nil"/>
            </w:tcBorders>
            <w:shd w:val="clear" w:color="000000" w:fill="auto"/>
            <w:noWrap/>
            <w:vAlign w:val="center"/>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center"/>
          </w:tcPr>
          <w:p w:rsidR="0071035E" w:rsidRPr="00B0203A" w:rsidRDefault="0071035E" w:rsidP="00A61631">
            <w:pPr>
              <w:spacing w:after="0" w:line="240" w:lineRule="auto"/>
              <w:jc w:val="center"/>
              <w:rPr>
                <w:rFonts w:ascii="Times New Roman" w:hAnsi="Times New Roman"/>
                <w:color w:val="FFFFFF"/>
                <w:sz w:val="20"/>
                <w:szCs w:val="20"/>
                <w:lang w:eastAsia="ru-RU"/>
              </w:rPr>
            </w:pPr>
            <w:r w:rsidRPr="00B0203A">
              <w:rPr>
                <w:rFonts w:ascii="Times New Roman" w:hAnsi="Times New Roman"/>
                <w:color w:val="FFFFFF"/>
                <w:sz w:val="20"/>
                <w:szCs w:val="20"/>
                <w:lang w:eastAsia="ru-RU"/>
              </w:rPr>
              <w:t>headd</w:t>
            </w:r>
          </w:p>
        </w:tc>
        <w:tc>
          <w:tcPr>
            <w:tcW w:w="1303" w:type="dxa"/>
            <w:tcBorders>
              <w:top w:val="nil"/>
              <w:left w:val="nil"/>
              <w:bottom w:val="nil"/>
              <w:right w:val="nil"/>
            </w:tcBorders>
            <w:shd w:val="clear" w:color="000000" w:fill="auto"/>
            <w:noWrap/>
            <w:vAlign w:val="center"/>
          </w:tcPr>
          <w:p w:rsidR="0071035E" w:rsidRPr="00B0203A" w:rsidRDefault="0071035E" w:rsidP="00A61631">
            <w:pPr>
              <w:spacing w:after="0" w:line="240" w:lineRule="auto"/>
              <w:jc w:val="center"/>
              <w:rPr>
                <w:rFonts w:ascii="Times New Roman" w:hAnsi="Times New Roman"/>
                <w:color w:val="FFFFFF"/>
                <w:sz w:val="20"/>
                <w:szCs w:val="20"/>
                <w:lang w:eastAsia="ru-RU"/>
              </w:rPr>
            </w:pPr>
            <w:r w:rsidRPr="00B0203A">
              <w:rPr>
                <w:rFonts w:ascii="Times New Roman" w:hAnsi="Times New Roman"/>
                <w:color w:val="FFFFFF"/>
                <w:sz w:val="20"/>
                <w:szCs w:val="20"/>
                <w:lang w:eastAsia="ru-RU"/>
              </w:rPr>
              <w:t>headd</w:t>
            </w:r>
          </w:p>
        </w:tc>
        <w:tc>
          <w:tcPr>
            <w:tcW w:w="1339" w:type="dxa"/>
            <w:tcBorders>
              <w:top w:val="nil"/>
              <w:left w:val="nil"/>
              <w:bottom w:val="nil"/>
              <w:right w:val="nil"/>
            </w:tcBorders>
            <w:shd w:val="clear" w:color="000000" w:fill="auto"/>
            <w:noWrap/>
            <w:vAlign w:val="center"/>
          </w:tcPr>
          <w:p w:rsidR="0071035E" w:rsidRPr="00B0203A" w:rsidRDefault="0071035E" w:rsidP="00A61631">
            <w:pPr>
              <w:spacing w:after="0" w:line="240" w:lineRule="auto"/>
              <w:jc w:val="center"/>
              <w:rPr>
                <w:rFonts w:ascii="Times New Roman" w:hAnsi="Times New Roman"/>
                <w:color w:val="FFFFFF"/>
                <w:sz w:val="20"/>
                <w:szCs w:val="20"/>
                <w:lang w:eastAsia="ru-RU"/>
              </w:rPr>
            </w:pPr>
            <w:r w:rsidRPr="00B0203A">
              <w:rPr>
                <w:rFonts w:ascii="Times New Roman" w:hAnsi="Times New Roman"/>
                <w:color w:val="FFFFFF"/>
                <w:sz w:val="20"/>
                <w:szCs w:val="20"/>
                <w:lang w:eastAsia="ru-RU"/>
              </w:rPr>
              <w:t>headd</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Управление Федеральной службы исполнения наказаний по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безопасность и правоохранительная деятельность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700,0</w:t>
            </w:r>
          </w:p>
        </w:tc>
      </w:tr>
      <w:tr w:rsidR="0071035E" w:rsidRPr="00B0203A" w:rsidTr="00C42FE4">
        <w:trPr>
          <w:cantSplit/>
          <w:trHeight w:val="102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B0203A">
            <w:pPr>
              <w:spacing w:after="0" w:line="240" w:lineRule="auto"/>
              <w:ind w:left="-257" w:firstLine="257"/>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r>
      <w:tr w:rsidR="0071035E" w:rsidRPr="00B0203A" w:rsidTr="00C42FE4">
        <w:trPr>
          <w:cantSplit/>
          <w:trHeight w:val="153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r>
      <w:tr w:rsidR="0071035E" w:rsidRPr="00B0203A" w:rsidTr="00C42FE4">
        <w:trPr>
          <w:cantSplit/>
          <w:trHeight w:val="178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178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экономического развития и торговли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105 496,2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43 211,5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43 221,5</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29 083,8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29 117,3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29 117,3</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29 083,8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29 117,3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29 117,3</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28 848,6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29 117,3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29 117,3</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27 381,5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27 672,8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27 672,8</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1 467,1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1 444,5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1 444,5</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Исполнение судебных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76 307,2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13 990,0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14 000,0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национальной экономики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76 307,2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13 990,0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14 000,0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76 307,2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13 990,0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14 000,0</w:t>
            </w:r>
          </w:p>
        </w:tc>
      </w:tr>
      <w:tr w:rsidR="0071035E" w:rsidRPr="00B0203A" w:rsidTr="00C42FE4">
        <w:trPr>
          <w:cantSplit/>
          <w:trHeight w:val="102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Подпрограмма "Развитие малого и среднего предпринимательства" государственной программы Новгородской области "Обеспечение экономического развития Новгородской области на 2014-2016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76 117,2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13 800,0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Реализация мероприятий в сфере малого и среднего предпринимательства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20 4 2377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20 4 2377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r>
      <w:tr w:rsidR="0071035E" w:rsidRPr="00B0203A" w:rsidTr="00C42FE4">
        <w:trPr>
          <w:cantSplit/>
          <w:trHeight w:val="102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государственную поддержку малого и среднего предпринимательства, включая крестьянские (фермерские) хозяйства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62 317,2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19 185,7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20 309,5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20 822,0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для финансового обеспечения мероприятий по поддержке малого и среднего  предпринимательства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20 4 7225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20 4 7225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некоммерческим организациям для реализации мероприятий по вовлечению молодежи в предпринимательскую деятельность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кластерного развития для субъектов малого и среднего предпринимательства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r>
      <w:tr w:rsidR="0071035E" w:rsidRPr="00B0203A" w:rsidTr="00C42FE4">
        <w:trPr>
          <w:cantSplit/>
          <w:trHeight w:val="153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приобретением оборудования в целях создания и (или) развития, и (или) модернизации производства товаров (работ, услуг)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r>
      <w:tr w:rsidR="0071035E" w:rsidRPr="00B0203A" w:rsidTr="00C42FE4">
        <w:trPr>
          <w:cantSplit/>
          <w:trHeight w:val="178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уплату процентов по кредитам, полученным в российских кредитных организациях в целях создания и (или) развития, и (или) модернизации производства товаров (работ, услуг)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координации поддержки экспортно ориентированных субъектов малого и среднего предпринимательства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осуществлением ремесленных видов деятельности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по уплате лизинговых платежей по договорам финансовой аренды (договорам лизинга)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20 4 8189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r>
      <w:tr w:rsidR="0071035E" w:rsidRPr="00B0203A" w:rsidTr="00C42FE4">
        <w:trPr>
          <w:cantSplit/>
          <w:trHeight w:val="102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микрофинансовым организациям для выдачи займов субъектам малого предпринимательства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в связи с производством (реализацией)  инновационных товаров, работ, услуг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20 4 8194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20 4 8194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178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участие в выставках, конференциях, ярмарках и иных мероприятиях, связанных с продвижением на региональные и международные рынки продукции, товаров и услуг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20 4 8195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20 4 8195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178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178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54,2</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54,2</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54,2</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комитет по ценовой и тарифной политике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18 571,8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18 578,8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18 588,8</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11 078,7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11 081,7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11 085,7</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национальной экономики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11 078,7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11 081,7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11 085,7</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11 078,7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11 081,7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11 085,7</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9 919,8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9 919,8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9 919,8</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1 155,9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1 158,9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1 162,9</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7 435,0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7 439,0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7 445,0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жилищно-коммунального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7 435,0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7 439,0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7 445,0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7 439,0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7 445,0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6 594,0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6 594,0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6 594,0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839,0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845,0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18,1</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18,1</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821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18,1</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комитет лесного хозяйства и лесной промышленности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472 581,1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470 432,9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484 719,7</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472 491,4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470 343,2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484 630,0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Лесное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472 491,4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470 343,2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484 630,0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лесного хозяйства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472 108,4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469 864,6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484 630,0</w:t>
            </w:r>
          </w:p>
        </w:tc>
      </w:tr>
      <w:tr w:rsidR="0071035E" w:rsidRPr="00B0203A" w:rsidTr="00C42FE4">
        <w:trPr>
          <w:cantSplit/>
          <w:trHeight w:val="102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"Охрана и защита лесов" государственной программы Новгородской области "Развитие лесного хозяйства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59 066,4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67 834,2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67 834,2</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лесного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12 1 0172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20 076,0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20 076,0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20 076,0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12 1 0172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20 076,0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20 076,0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20 076,0</w:t>
            </w:r>
          </w:p>
        </w:tc>
      </w:tr>
      <w:tr w:rsidR="0071035E" w:rsidRPr="00B0203A" w:rsidTr="00C42FE4">
        <w:trPr>
          <w:cantSplit/>
          <w:trHeight w:val="76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специализированной лесопожарной техники и оборудования за счет средств областного бюджета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12 1 2385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12 1 2385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34 380,3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47 758,2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47 758,2</w:t>
            </w:r>
          </w:p>
        </w:tc>
      </w:tr>
      <w:tr w:rsidR="0071035E" w:rsidRPr="00B0203A" w:rsidTr="00C42FE4">
        <w:trPr>
          <w:cantSplit/>
          <w:trHeight w:val="51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21 758,2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37 136,1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37 136,1</w:t>
            </w:r>
          </w:p>
        </w:tc>
      </w:tr>
      <w:tr w:rsidR="0071035E" w:rsidRPr="00B0203A" w:rsidTr="00C42FE4">
        <w:trPr>
          <w:cantSplit/>
          <w:trHeight w:val="255"/>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12 622,1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10 622,1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10 622,1</w:t>
            </w:r>
          </w:p>
        </w:tc>
      </w:tr>
      <w:tr w:rsidR="0071035E" w:rsidRPr="00B0203A" w:rsidTr="00C42FE4">
        <w:trPr>
          <w:cantSplit/>
          <w:trHeight w:val="1530"/>
        </w:trPr>
        <w:tc>
          <w:tcPr>
            <w:tcW w:w="3794"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приобретение специализированной лесопожарной техники и оборудования в рамках подпрограммы "Охрана и защита лесов" государственной программы Российской Федерации "Развитие лесного хозяйства" на 2013 - 2020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12 1 5131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4 379,6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12 1 5131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4 379,6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использования лесов" государственной программы Новгородской области "Развитие лесного хозяйства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81 810,4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57 303,0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50 354,7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лесного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12 2 0172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4 295,0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12 2 0172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4 295,0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12 2 5129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77 515,4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53 008,0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46 059,7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12 2 5129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77 515,4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53 008,0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46 059,7</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"Воспроизводство лесов" государственной программы Новгородской области "Развитие лесного хозяйства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76 351,7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82 017,4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103 733,2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12 3 0100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12 3 0100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12 3 5129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76 151,7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81 817,4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103 533,2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12 3 5129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76 151,7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81 817,4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103 533,2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лесного хозяйства и лесной промышленности" государственной программы Новгородской области "Развитие лесного хозяйства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254 879,9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262 710,0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262 707,9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22 019,4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22 288,9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22 288,9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17 436,6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17 436,6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17 436,6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2 185,4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2 503,3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2 503,3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2 397,4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2 349,0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232 860,5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240 421,1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240 419,0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197 884,0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197 884,0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197 884,0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12 4 5129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34 976,5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42 537,1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42 535,0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Исполнение судебных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846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здравоохранения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4 511 231,0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4 566 892,5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4 774 373,0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50 031,5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49 621,5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50 461,3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Среднее профессиональное 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12 597,4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12 186,4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13 026,2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12 597,4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12 156,4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12 996,2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12 597,4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12 156,4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12 996,2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10 786,2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10 799,8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11 639,6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10 786,2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10 799,8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11 639,6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Социальная поддержка обучающихся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1 661,2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1 356,6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1 356,6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Стипендии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921,8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2 383,1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2 383,1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01 6 0129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01 6 0129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2 383,1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Молодежная политика и оздоровление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35 000,0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Оздоровление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01 4 2352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01 4 2352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52,0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Здравоохранение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4 055 333,2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4 290 311,5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4 496 688,5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Стационарная медицинская помощь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971 911,3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943 358,1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1 055 420,9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965 932,2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942 923,9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1 055 420,9</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904 190,8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895 777,9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1 003 412,9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729 027,7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850 265,9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990 287,2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723 936,7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844 698,9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983 627,2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5 091,0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5 567,0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6 660,0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4 777,1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4 527,1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21 958,0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32 386,3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21 958,0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32 386,3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Оказание высокотехнологичных видов медицинской помощи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01 2 5070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1 739,9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01 2 5070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1 739,9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Реализация мероприятий, направленных на совершенствование медицинской помощи больным с онкологическими заболеваниями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01 2 5077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99 233,0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01 2 5077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99 233,0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 на финансовое обеспечение закупок антибактериальных и противотуберкулезных лекарственных препаратов (второго типа),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микробактерии туберкулеза и мониторинга лечения больных туберкулезом с множественной лекарственной устойчивостью возбудителя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01 2 5174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25 042,5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13 125,7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13 125,7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01 2 5174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11 480,0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01 2 5174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13 562,5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13 125,7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13 125,7</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01 2 5898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12 412,6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01 2 5898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12 412,6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39 410,2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32 162,0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19 221,0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32 162,0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19 221,0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32 162,0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Закупка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01 3 5073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2 428,7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01 3 5073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2 428,7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Финансовое обеспечение мероприятий, направленных на проведение пренатальной (дородовой) диагностики нарушений развития ребенка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01 3 5079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16 882,5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01 3 5079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16 882,5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"Оказание паллиативной помощи, в том числе детям"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22 331,2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19 846,0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19 846,0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01 5 0150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22 331,2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19 846,0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19 846,0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01 5 0150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22 331,2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19 846,0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19 846,0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5 655,1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5 655,1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5 655,1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5 405,1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Амбулаторная помощь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320 478,4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328 315,1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376 493,1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319 818,5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328 315,1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376 493,1</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87 722,5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85 859,1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86 995,1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8 861,4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6 998,0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8 134,0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8 861,4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6 998,0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8 134,0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отдельных полномочий в области лекарственного обеспечения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01 1 5161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78 861,1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78 861,1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78 861,1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01 1 5161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78 861,1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78 861,1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01 1 5161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78 861,1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225 374,0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241 410,0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288 280,0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224 714,1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241 410,0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288 280,0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216 963,8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232 792,0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277 740,0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7 750,3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8 618,0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10 540,0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6 722,0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1 046,0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1 218,0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6 722,0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1 046,0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1 218,0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6 722,0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1 046,0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1 218,0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Медицинская помощь в дневных стационарах всех типов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12 441,0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14 544,0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16 254,0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14 544,0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16 254,0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14 544,0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16 254,0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14 544,0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16 254,0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11 668,0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13 753,0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15 458,0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791,0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796,0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Скорая медицинская помощь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25 524,0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4 350,8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19 953,0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19 953,0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14 953,0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14 953,0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01 2 5898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01 2 5898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4 350,8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4 350,8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4 350,8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4 350,8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Санаторно-оздоровительная помощь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101 089,0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103 435,0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115 957,0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101 089,0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103 435,0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115 957,0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101 089,0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103 435,0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115 957,0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01 4 0150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101 089,0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103 435,0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115 957,0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01 4 0150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54 864,1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59 292,0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66 649,0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01 4 0150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46 224,9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44 143,0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49 308,0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Заготовка, переработка, хранение и обеспечение безопасности донорской крови и её компонентов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91 109,7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76 729,0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84 197,0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91 109,7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76 729,0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84 197,0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91 109,7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76 729,0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84 197,0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74 987,5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76 729,0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84 197,0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74 987,5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76 729,0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84 197,0</w:t>
            </w:r>
          </w:p>
        </w:tc>
      </w:tr>
      <w:tr w:rsidR="0071035E" w:rsidRPr="00B0203A" w:rsidTr="00C42FE4">
        <w:trPr>
          <w:cantSplit/>
          <w:trHeight w:val="306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Иные межбюджетные трансферты на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Российской Федерации "Развитие здравоохранения"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01 2 5175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16 122,2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01 2 5175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16 122,2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Санитарно-эпидемиологическое благополучие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538,0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2 532 241,8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2 819 041,5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2 847 828,5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2 504 168,7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2 794 502,9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2 823 289,9</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43 029,6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38 075,4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39 312,4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6 691,2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8 109,0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9 346,0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6 691,2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8 109,0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9 346,0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Профилактика неинфекционных заболеваний и формирование здорового образа жизни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21 108,2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21 108,2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21 108,2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21 108,2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21 108,2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21 108,2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Профилактика заболевания, вызываемого вирусом иммунодефицита человека, вирусных гепатитов В и С</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4 044,8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3 275,0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3 275,0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4 044,8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3 275,0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3 275,0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организационных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за счет средств областного бюджета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231,8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01 1 2363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231,8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по медицинскому обследованию спортсменов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01 1 2386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01 1 2386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01 1 5133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8 808,8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4 404,4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4 404,4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01 1 5133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8 808,8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4 404,4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4 404,4</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517 461,7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193 233,3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205 503,3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45 587,0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51 397,0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63 667,0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45 587,0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51 397,0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63 667,0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по оказанию специализированной медицинской помощи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89 742,4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85 047,0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85 047,0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29 300,0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84 742,4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55 747,0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55 747,0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27 714,0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28 703,0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28 703,0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01 2 2365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27 714,0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28 703,0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28 703,0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Иные межбюджетные трансферты на мероприятия по профилактике, выявлению, мониторингу лечения и лечению лиц, инфицированных вирусами иммунодефицита человека и гепатитов B и C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01 2 5072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27 430,8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27 430,8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01 2 5072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27 430,8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27 430,8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 на реализацию мероприятий по профилактике ВИЧ-инфекции и гепатитов В и С</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01 2 5179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655,5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655,5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01 2 5179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655,5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655,5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реализацию отдельных мероприятий государственной программы Российской Федерации "Развитие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01 2 5382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5 211,0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01 2 5382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5 211,0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01 2 7702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321 121,0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Межбюджетные трансферты бюджетам территориальных фондов обязательного медицинского страхования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01 2 7702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321 121,0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92 132,1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102 758,0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117 621,0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76 939,1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87 465,0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102 328,0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76 939,1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87 465,0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102 328,0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по охране здоровья матери и ребенка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01 3 2366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14 893,0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15 293,0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15 293,0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01 3 2366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14 893,0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15 293,0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15 293,0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1 340,3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1 340,3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4 623,0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4 534,0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4 764,0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4 623,0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4 534,0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4 764,0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4 623,0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4 534,0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4 764,0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информатизации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01 8 0000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22 249,8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18 716,0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18 727,0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01 8 0150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22 249,8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18 716,0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18 727,0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01 8 0150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19 616,5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16 624,0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16 633,0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01 8 0150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2 633,3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системы территориального планирования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01 9 0000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1 823 332,2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2 434 786,2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2 434 962,2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01 9 0150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26 879,9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25 245,6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25 421,6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01 9 0150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14 605,0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15 120,6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15 120,6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01 9 0150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11 801,9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9 652,0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9 828,0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01 9 0150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Обязательное медицинское страхование неработающего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01 9 7701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1 796 441,1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2 409 527,8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2 409 527,8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Межбюджетные трансферты бюджету Федерального фонда обязательного медицинского страхования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01 9 7701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1 796 441,1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2 409 527,8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2 409 527,8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22 687,4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22 165,3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22 165,3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22 167,4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21 915,3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21 915,3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Оплата по исполнительным листам к казне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Исполнение судебных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"Об основах охраны здоровья граждан в Российской Федерации" полномочий Российской Федерации в сфере охраны здоровья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59Б0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2 084,1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2 073,3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2 073,3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59Б0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1 676,5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1 676,5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1 676,5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59Б0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407,6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396,8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405 866,3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226 959,5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227 223,2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405 866,3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226 959,5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227 223,2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405 854,5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226 947,7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227 211,4</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мер социальной поддержки по бесплатному ушному протезированию граждан</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01 2 2212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01 2 2212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927,0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11 033,4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11 223,5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11 487,2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молочными смесями и молочными продуктами детей, специальными продуктами питания беременных женщин и кормящих матерей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01 3 2207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8 079,0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8 079,0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8 079,0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01 3 2207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8 079,0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8 079,0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8 079,0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мер социальной поддержки многодетным семьям по бесплатному обеспечению лекарственными препаратами детей в возрасте до 6 лет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01 3 2211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2 954,4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3 144,5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3 408,2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01 3 2211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2 954,4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3 144,5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3 408,2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30 012,2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22 012,2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22 012,2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Ежемесячное пособие на детей малоимущих студенческих семей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01 6 2204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01 6 2204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Компенсация стоимости проезда обучающимся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Финансовое обеспечение единовременных компенсационных выплат медицинским работникам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01 6 2208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01 6 2208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 на осуществление единовременных компенсационных выплат медицинским работникам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01 6 5136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01 6 5136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363 881,9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192 785,0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192 785,0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мер социальной поддержки по бесплатному лекарственному обеспечению граждан</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01 7 2210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192 785,0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192 785,0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192 785,0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01 7 2210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189 730,5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192 454,0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192 454,0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01 7 2210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3 054,5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331,0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01 7 3093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171 096,9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01 7 3093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158 743,8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01 7 3093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12 353,1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культуры и туризма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378 240,6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394 128,4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460 689,0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41 483,9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51 263,3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62 785,6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41 483,9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51 263,3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62 785,6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41 067,4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51 263,3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62 785,6</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41 067,4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51 263,3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62 785,6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39 607,8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50 203,7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61 726,0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26 887,0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35 367,1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44 391,8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4 495,7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4 368,6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4 469,6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7 716,7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9 982,0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12 378,6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в сфере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1 059,6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1 059,6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1 059,6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1 059,6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1 059,6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5 641,0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6 291,0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6 291,0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национальной экономики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5 641,0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6 291,0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6 291,0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6 291,0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6 291,0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6 291,0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6 291,0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6 291,0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6 291,0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6 091,0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6 091,0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4 080,2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72 974,0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83 063,8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91 195,9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Среднее профессиональное 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70 825,5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80 915,5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89 042,0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70 746,5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80 716,5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88 843,0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70 746,5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80 716,5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88 843,0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67 004,0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77 004,0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85 130,5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67 004,0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77 004,0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85 130,5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Социальная поддержка обучающихся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3 342,5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3 712,5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3 712,5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1 153,4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1 523,4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1 523,4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Стипендии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2 189,1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2 189,1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2 189,1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в сфере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2 102,5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2 108,3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2 113,9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2 101,9</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2 101,9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2 101,9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2 101,9</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Культура, кинематография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257 910,2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253 349,1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300 255,3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Культура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226 055,3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219 199,3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263 293,2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221 955,3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215 629,3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259 803,2</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221 955,3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215 629,3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259 803,2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29 424,6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40 208,6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52 604,7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8 605,8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11 598,2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14 731,4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20 818,8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28 610,4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37 873,3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музеев и постоянных выставок</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9 465,6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9 537,0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11 681,9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9 465,6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9 537,0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11 681,9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библиотек</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34 805,3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43 965,0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53 274,3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34 805,3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43 965,0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53 274,3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театров, цирков, концертных и иных организаций исполнительских искусств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71 811,3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91 438,7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111 762,3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44 461,8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56 911,1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69 834,4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27 349,5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34 527,6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41 927,9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в сфере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19 851,0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19 630,0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19 630,0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3 996,0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4 097,0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4 097,0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6 074,4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6 407,4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6 207,4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9 780,6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9 125,6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9 325,6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реализацию мероприятий федеральной целевой программы "Культура России (2012 - 2018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03 1 5014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03 1 5014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934,7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934,7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поддержка муниципальных учреждений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поддержка лучших работников муниципальных учреждений культуры, находящихся на территориях сельских поселений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 на государственную поддержку (грант) комплексного развития региональных и муниципальных учреждений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7 308,0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 на государственную поддержку (грант) больших, средних и малых городов - центров культуры и туризма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03 1 5191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03 1 5191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 на государственную поддержку (грант) реализации лучших событийных региональных и межрегиональных проектов в рамках развития культурно-познавательного туризма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03 1 5192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03 1 5192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03 1 7155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03 1 7155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Укрепление материально-технической базы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03 1 7219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03 1 7219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Проведение ремонтов и ремонтно-реставрационных работ  зданий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03 1 7220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03 1 7220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1 595,0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1 887,0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1 887,0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1 887,0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1 887,0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1 887,0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1 887,0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1 887,0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1 887,0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1 887,0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культуры, кинематографии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31 854,9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34 149,8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36 962,1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31 837,4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34 149,8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36 962,1</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3 189,7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3 497,2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4 150,7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учебно-методических кабинетов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03 1 0137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2 545,7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3 187,2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3 840,7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03 1 0137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2 545,7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3 187,2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3 840,7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в сфере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Премии и гранты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28 647,7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30 652,6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32 811,4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21 426,1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21 369,5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21 398,8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19 085,1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19 150,1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19 150,1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2 283,0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2 129,4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2 158,7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7 221,6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9 283,1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11 412,6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6 738,2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8 794,6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10 918,9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488,5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493,7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231,5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161,2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161,2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231,5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161,2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161,2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41,7</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Ежемесячное пособие на детей малоимущих студенческих семей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03 1 2204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03 1 2204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Компенсация стоимости проезда обучающимся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03 1 2205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комитет государственной охраны культурного наследия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29 520,6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28 891,4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32 133,7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Культура, кинематография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29 512,6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28 891,4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32 133,7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Культура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16 314,5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16 315,0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19 541,6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16 315,0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19 541,6</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"Сохранение объектов культурного наследия, расположенных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16 315,0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19 541,6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культуры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03 2 0140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13 914,5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13 315,0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16 541,6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03 2 0140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13 914,5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13 315,0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16 541,6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по сохранению объектов культурного наследия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03 2 2358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03 2 2358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культуры, кинематографии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13 198,1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12 576,4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12 592,1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13 198,1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12 576,4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12 592,1</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13 198,1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12 576,4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12 592,1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6 385,6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5 683,0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5 812,6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5 065,7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5 065,7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601,6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617,3</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03 5 5950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6 812,5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6 909,1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6 909,1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03 5 5950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2 733,0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2 733,0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2 733,0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03 5 5950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4 059,5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4 156,1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4 156,1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03 5 5950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образования и молодежной политики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1 982 365,6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1 917 510,6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1 989 288,8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1 330 661,1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1 235 694,3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1 285 072,3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Дошкольное 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133 732,0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133 732,0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133 732,0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модернизацию региональных систем дошкольного образования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02 1 5059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117 865,0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02 1 5059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117 865,0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модернизацию региональных систем дошкольного образования за счет средств областного бюджета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02 1 7215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15 867,0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02 1 7215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15 867,0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Общее 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508 206,4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499 774,6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507 342,7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504 844,0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496 412,2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507 342,7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51 255,2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34 580,9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34 580,9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359,7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593,7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632,5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593,7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593,7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593,7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501,1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501,1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479,2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479,2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дистанционного образования детей-инвалидов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13 057,6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13 057,6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поощрение лучших учителей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02 1 5088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Премии и гранты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02 1 5088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02 1 7050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24 145,7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24 145,7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24 145,7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02 1 7050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24 145,7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24 145,7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24 145,7</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Оснащение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современным компьютерным и мультимедийным оборудованием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02 1 7051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02 1 7051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02 1 7057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5 575,6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5 575,6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02 1 7057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5 575,6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5 575,6</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Проведение мероприятий по формированию в области сети базовых общеобразовательных организаций, в которых созданы условия для инклюзивного образования детей-инвалидов, в рамках реализации государственной программы Российской Федерации "Доступная среда" на 2011-2015 годы, за счет средств областного бюджета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02 1 7207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2 798,1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02 1 7207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2 798,1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3 731,3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3 731,3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3 731,3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285,0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285,0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449 249,5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461 218,3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472 158,8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образовательных организаций, реализующих основные общеобразовательные программы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9 194,2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9 828,6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10 754,9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9 194,2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9 828,6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10 754,9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организаций дополнительного образования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24 341,0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25 117,6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27 281,7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24 341,0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25 117,6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27 281,7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организаций для детей-сирот и детей, оставшихся без попечения родителей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141 968,5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149 046,8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156 746,1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141 968,5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149 046,8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156 746,1</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организаций, осуществляющих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02 7 0133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174 401,2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170 053,2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180 827,9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02 7 0133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167 980,2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163 225,4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173 829,2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02 7 0133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6 421,0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6 827,8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6 998,7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Социальная поддержка обучающихся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9 163,3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8 275,5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8 282,2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9 163,3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8 275,5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8 282,2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ремонта учебного судна "Господин Великий Новгород"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02 7 2332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02 7 2332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Ежемесячное денежное вознаграждение за классное руководство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2 358,2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2 479,3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2 358,2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2 479,3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Ремонт зданий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1 307,8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1 307,8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1 164,8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1 307,8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1 307,8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1 307,8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5 054,5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3 322,1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3 322,1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3 099,6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3 099,6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дистанционного образования детей-инвалидов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обеспечению бесплатным молоком обучающихся муниципальных общеобразовательных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9 724,3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10 630,6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9 724,3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10 630,6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02 7 7063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36 717,9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36 254,0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36 254,0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02 7 7063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36 717,9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36 254,0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36 254,0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Ремонт зданий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11 255,0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11 255,0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11 255,0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11 255,0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питьевого режима в дошкольных и общеобразовательных организациях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02 7 7206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3 683,9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3 683,9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3 683,9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02 7 7206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3 683,9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3 683,9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3 683,9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02 7 7208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948,4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02 7 7208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948,4</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02 7 7212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28 105,0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28 105,0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28 105,0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02 7 7212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28 105,0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28 105,0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28 105,0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3 362,4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3 362,4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3 362,4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3 362,4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Оснащение школьных автобусов навигационно-связным оборудованием, обеспечение оплаты эксплуатационных расходов, оборудование диспетчерских мест в администрациях муниципальных районов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21 2 7224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3 320,4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3 320,4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21 2 7224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3 320,4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3 320,4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Среднее профессиональное 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425 508,2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442 881,4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472 745,3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422 508,2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442 881,4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472 745,3</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профессионального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2 287,0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2 287,0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02 3 2345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02 3 2345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2 234,4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2 234,4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1 772,2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1 733,4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1 733,4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02 3 3893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Стипендии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02 3 3893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5 392,0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6 090,0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5 392,0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6 090,0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5 392,0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6 090,0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411 446,4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434 504,4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464 368,3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327 016,1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343 386,8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373 250,7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63 003,2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58 297,5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64 333,8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264 012,9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285 089,3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308 916,9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Социальная поддержка обучающихся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71 339,8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79 082,3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79 082,3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39 020,3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41 990,3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41 990,3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Стипендии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32 319,5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37 092,0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37 092,0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Ремонт зданий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6 781,0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5 725,8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5 725,8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6 781,0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5 725,8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5 725,8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116,3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116,3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146,5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5 978,2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5 978,2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5 978,2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664,2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5 314,0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5 314,0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5 314,0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34 609,0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34 683,3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34 632,5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34 140,0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34 204,7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34 303,5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34 047,0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34 141,7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34 225,5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организаций дополнительного профессионального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33 714,9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33 809,6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33 893,4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33 714,9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33 809,6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33 893,4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332,1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332,1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332,1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332,1</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329,0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229,0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229,0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Молодежная политика и оздоровление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23 704,8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24 234,4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24 321,2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23 504,8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24 034,4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24 121,2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242,3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242,3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242,3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3 749,3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3 782,3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3 787,3</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3 749,3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3 782,3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3 787,3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3 749,3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3 782,3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3 787,3</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5 928,0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5 923,0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5 943,0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5 928,0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5 923,0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5 943,0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828,0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823,0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13 585,2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14 329,1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14 390,9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Содержание учреждений, обеспечивающих предоставление услуг в области молодежной политики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8 008,0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8 722,0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8 008,0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8 722,0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Оздоровление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02 7 2352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3 103,0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02 7 2352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02 7 2352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Организационно-методическое и информационно-аналитическое обеспечение образовательных организаций по физическому воспитанию обучающихся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02 7 2382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2 526,1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2 565,9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02 7 2382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2 526,1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2 565,9</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204 900,7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234 120,6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246 030,6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195 973,9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234 032,6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245 970,6</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12 823,0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5 235,5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5 235,5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184,1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184,1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269,6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269,6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дистанционного образования детей-инвалидов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Повышение эффективности и качества услуг в сфере общего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8 747,9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3 611,0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3 611,0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2 095,2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3 611,0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3 611,0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6 652,7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Обновление состава и компетенций педагогических кадров, создание механизмов мотивации педагогов к непрерывному профессиональному развитию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Премии и гранты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02 1 2356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"Развитие дошкольного и общего образования в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2 508,0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2 508,0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4 508,8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4 508,8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3 998,8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3 998,8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3 503,6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3 503,6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Премии и гранты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495,2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495,2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спортивного инвентаря и оборудования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02 2 7150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02 2 7150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обучения детей-сирот на курсах подготовки к поступлению в профессиональные образовательные организации и образовательные организации высшего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02 6 2357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02 6 2357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182 145,7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224 233,3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236 171,3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19 330,7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19 330,7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19 330,7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16 748,2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16 748,2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16 748,2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2 532,5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2 532,5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2 532,5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организаций, обеспечивающих предоставление услуг в сфере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151 792,9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185 722,9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197 657,0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02 7 0135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151 792,9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185 722,9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197 657,0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Социальная поддержка обучающихся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3 280,9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5 537,7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5 541,6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3 280,9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5 537,7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5 541,6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Ремонт зданий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7 103,2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7 103,2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7 103,2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7 103,2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1 360,0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1 360,0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Методическое обеспечение и информационная поддержка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02 7 2354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02 7 2354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02 7 2354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59Г0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4 717,4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4 947,0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4 947,0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59Г0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3 374,0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3 384,0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3 384,0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59Г0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1 563,0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1 563,0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59Г0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8 788,8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8 788,8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5 788,8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5 788,8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24 5 2305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24 5 2305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651 704,5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681 816,3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704 216,5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3 415,9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3 920,9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3 920,9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3 390,2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3 895,2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3 895,2</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3 390,2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3 895,2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3 895,2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Ежемесячное пособие на детей малоимущих студенческих семей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Компенсация стоимости проезда обучающимся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3 785,0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Охрана семьи и детства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648 288,6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677 895,4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700 295,6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648 288,6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677 895,4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700 295,6</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192 298,9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191 514,8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192 015,9</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02 6 2320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02 6 2320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02 6 5082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26 444,3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26 423,3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27 744,5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02 6 5082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26 444,3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26 423,3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27 744,5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02 6 5260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9 094,8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9 688,1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10 124,0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02 6 5260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9 094,8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9 688,1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10 124,0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Единовременная выплата лицам из числа детей-сирот и детей, оставшихся без попечения родителей, на текущий ремонт находящихся в их собственности жилых помещений, расположенных на территории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02 6 7060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691,6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02 6 7060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691,6</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02 6 7064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155 917,2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154 722,0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153 400,8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02 6 7064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155 917,2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154 722,0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153 400,8</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455 989,7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486 380,6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508 279,7</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Содержание лиц из числа детей-сирот и детей, оставшихся без попечения родителей, находившихся до 18 лет на воспитании в приемных семьях, под опекой (попечительством)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817,2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02 7 2206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817,2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Компенсация части родительской платы родителям (законным представителям) детей, посещающих государственные образовательные организации, реализующие основную образовательную программу дошкольного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02 7 6111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130,7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135,9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02 7 6111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130,7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135,9</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Компенсация родительской платы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86 375,4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97 620,1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102 003,9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86 375,4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97 620,1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102 003,9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Содержание ребенка в семье опекуна и приемной семье, а также вознаграждение, причитающееся приемному родителю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02 7 7013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368 677,4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387 812,6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405 285,9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02 7 7013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368 677,4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387 812,6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405 285,9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природных ресурсов и экологии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82 087,3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87 225,1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82 423,1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12 410,8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14 410,8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14 410,8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Воспроизводство минерально-сырьевой базы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2 493,0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2 493,0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2 493,0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2 493,0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2 493,0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2 493,0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2 493,0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2 493,0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2 493,0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2 493,0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Сельское хозяйство и рыболовство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1 058,0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1 058,0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рыбохозяйственного комплекса Новгородской области в 2014-2017 годах"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1 058,0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1 058,0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мелиоративных мероприятий на прудах и обводненных карьерах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15 1 8101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15 1 8101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рыбоводным организациям на возмещение части затрат на приобретение племенного рыбопосадочного материала для сельскохозяйственного рыбоводства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15 1 8102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15 1 8102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лечебно-профилактических мероприятий в сельскохозяйственном рыбоводстве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15 1 8103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15 1 8103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643,0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648,0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648,0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15 2 5910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15 2 5910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рыбохозяйственным организациям на возмещение части затрат на проведение работ по искусственному воспроизводству водных биологических ресурсов (зарыбление ценными видами рыб водных объектов)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15 2 8104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15 2 8104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15 2 9999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Водное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10 859,8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10 859,8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10 859,8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водохозяйственного комплекса Новгородской области в 2014-2020 годах"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10 859,8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10 859,8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10 859,8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Осуществление отдельных полномочий в области водных отношений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14 0 5128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9 215,8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9 215,8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9 215,8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14 0 5128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9 215,8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9 215,8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9 215,8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государственной программы "Развитие водохозяйственного комплекса Новгородской области в 2014-2020 годах"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1 644,0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1 644,0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1 644,0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1 644,0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Охрана окружающей среды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69 582,0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72 709,8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67 927,8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Охрана объектов растительного и животного мира и среды их обитания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53 180,0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54 507,8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54 525,8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7 997,6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7 999,6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7 999,6</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7 856,8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7 858,8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7 858,8</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природоохранных учреждений и учреждений, осуществляющих свою деятельность в области промышленной и экологической безопасности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13 2 0111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13 2 0111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13 2 5920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13 2 5920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56,8</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140,8</w:t>
            </w:r>
          </w:p>
        </w:tc>
      </w:tr>
      <w:tr w:rsidR="0071035E" w:rsidRPr="00B0203A" w:rsidTr="00C42FE4">
        <w:trPr>
          <w:cantSplit/>
          <w:trHeight w:val="306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13 3 5990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13 3 5990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36 469,2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37 747,0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37 765,0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32 341,1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33 730,3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33 730,3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3 750,1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3 580,7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3 598,7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436,0</w:t>
            </w:r>
          </w:p>
        </w:tc>
      </w:tr>
      <w:tr w:rsidR="0071035E" w:rsidRPr="00B0203A" w:rsidTr="00C42FE4">
        <w:trPr>
          <w:cantSplit/>
          <w:trHeight w:val="280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91 9 5980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8 713,2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8 761,2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8 761,2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91 9 5980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5 579,0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91 9 5980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3 128,8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3 176,6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3 176,6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91 9 5980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охраны окружающей среды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16 402,0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18 202,0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13 402,0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13 402,0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9 590,0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бюджетам муниципальных образований на софинансирование строительства полигонов твердых бытовых отходов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13 1 7201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9 510,0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13 1 7201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9 510,0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1 112,0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5 693,7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7 493,7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2 693,7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комитет ветеринарии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158 373,9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159 412,9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159 640,9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156 071,5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157 012,5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157 142,5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Сельское хозяйство и рыболовство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156 071,5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157 012,5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157 142,5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156 071,5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156 935,5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157 142,5</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5 679,0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4 476,0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4 476,0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Проведение противоэпизоотических мероприятий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16 1 2372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2 976,0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2 976,0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2 976,0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16 1 2372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16 1 2372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2 951,0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2 951,0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150 000,5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152 067,5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152 274,5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15 702,5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15 712,5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15 720,5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14 612,6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14 612,6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14 612,6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1 084,9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1 092,9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животноводства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16 4 0145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134 298,0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136 355,0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136 554,0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16 4 0145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134 298,0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136 355,0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136 554,0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2 271,4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2 368,4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2 466,4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2 271,4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2 368,4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2 466,4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2 367,0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2 465,0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2 367,0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2 465,0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16 4 6107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2 367,0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2 465,0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16 4 6107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2 367,0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2 465,0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сельского хозяйства и продовольствия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1 399 648,4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581 935,3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594 458,4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1 108 632,5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346 188,4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346 216,4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Сельское хозяйство и рыболовство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1 108 632,5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346 188,4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346 216,4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1 107 812,5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346 188,4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346 216,4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подотрасли животноводства, переработки и реализации продукции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774 778,6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207 210,0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207 210,0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Ведомственная целевая программа "Развитие потребительской кооперации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08 1 2801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4 500,0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08 1 2801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08 1 2801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4 160,0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Ведомственная целевая программа "Развитие в Новгородской области переработки мяса свиней и инфраструктуры для его хранения и сбыта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08 1 2802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4 831,7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7 500,0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08 1 2802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4 831,7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7 500,0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Ведомственная целевая программа "Развитие молочного скотоводства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08 1 2803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14 917,6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08 1 2803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14 917,6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поддержку племенного животноводства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4 692,0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4 692,0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1 килограмм реализованного и (или) отгруженного на собственную переработку молока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25 513,4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25 513,4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21 079,0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21 079,0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504 712,2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504 712,2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поддержку племенного крупного рогатого скота мясного направления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509,3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509,3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на строительство и реконструкцию объектов мясного скотоводства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08 1 5052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08 1 5052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2 835,0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2 835,0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8 114,4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8 114,4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маточного поголовья в кролиководстве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осуществляющим производство и (или) переработку молока (кроме граждан, ведущих личное подсобное хозяйство), на возмещение части затрат на 1 кг реализованного и (или) переданного в собственную переработку товарного молока первого сорта (в течение 2014 года) и (или) высшего сорта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9 341,0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9 341,0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организациям 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пчеломаток, пчелосемей, пчелопакетов и ульев пчелиных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1 150,0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1 150,0</w:t>
            </w:r>
          </w:p>
        </w:tc>
      </w:tr>
      <w:tr w:rsidR="0071035E" w:rsidRPr="00B0203A" w:rsidTr="00C42FE4">
        <w:trPr>
          <w:cantSplit/>
          <w:trHeight w:val="255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животноводства, переработки и реализации продукции животноводства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08 1 8130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9 905,2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7 131,0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7 131,0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08 1 8130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9 905,2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7 131,0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7 131,0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животноводства, переработки, инфраструктуры и логистического обеспечения рынков продукции животноводства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156 094,0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156 094,0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156 094,0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156 094,0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156 094,0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156 094,0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мясного скотоводства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08 1 8132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08 1 8132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сельскохозяйственных животных и птицы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08 1 8134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269 562,8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86 959,3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86 959,3</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08 2 2804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6 935,0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08 2 2804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6 935,0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6 935,0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6 935,0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Ведомственная целевая программа "Развитие льняного комплекса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08 2 2805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2 375,0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2 375,0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2 375,0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08 2 2805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2 375,0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2 375,0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2 375,0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Ведомственная целевая программа "Развитие овощеводства закрытого грунта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08 2 2806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08 2 2806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Ведомственная целевая программа "Развитие картофелеводства и создание логистических (оптовых распределительных) центров для хранения, предпродажной подготовки и реализации картофеля, овощей и фруктов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08 2 2807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08 2 2807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затрат на приобретение элитных семян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затрат на закладку и уход за многолетними плодовыми и ягодными насаждениями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3 708,4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3 708,4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08 2 5038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8 778,3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08 2 5038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8 778,3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08 2 5039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133 816,1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08 2 5039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133 816,1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819,4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819,4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оказание несвязанной поддержки сельскохозяйственным товаропроизводителям в области растениеводства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36 654,7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08 2 5041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36 654,7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элитных семян сельскохозяйственных культур</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1 307,5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2 153,0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1 307,5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2 153,0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закладку и уход за многолетними плодовыми и ягодными насаждениями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1 078,0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1 078,0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28 452,0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28 452,0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20 000,0</w:t>
            </w:r>
          </w:p>
        </w:tc>
      </w:tr>
      <w:tr w:rsidR="0071035E" w:rsidRPr="00B0203A" w:rsidTr="00C42FE4">
        <w:trPr>
          <w:cantSplit/>
          <w:trHeight w:val="255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растениеводства, переработки и реализации продукции растениеводства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4 085,0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4 085,0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4 085,0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4 085,0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растениеводства, переработки, инфраструктуры и логистического обеспечения рынков продукции растениеводства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9 170,2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34 233,3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34 233,3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08 2 8139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9 170,2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34 233,3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34 233,3</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урожая сельскохозяйственных культур и посадок многолетних насаждений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08 2 8140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в рамках подпрограммы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"Поддержка малых форм хозяйствования"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6 760,0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начинающим крестьянским (фермерским) хозяйствам области единовременной помощи на бытовое обустройство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08 3 2374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08 3 2374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поддержку начинающих фермеров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08 3 5053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08 3 5053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развитие семейных животноводческих ферм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08 3 5054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08 3 5054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процентной ставки по долгосрочным, среднесрочным и краткосрочным кредитам, взятым малыми формами хозяйствования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08 3 5055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5 889,1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08 3 5055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5 889,1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08 3 5056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08 3 5056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08 3 8143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08 3 8143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08 3 8144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08 3 8144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начинающим крестьянским (фермерским) хозяйствам области грантов на создание и развитие крестьянского (фермерского)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08 3 8147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08 3 8147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крестьянским (фермерским) хозяйствам области грантов на развитие семейных животноводческих ферм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08 3 8148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08 3 8148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мелиорации земель сельскохозяйственного назначения"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оформление права собственности на бесхозяйные мелиоративные системы и отдельно расположенные гидротехнические сооружения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08 4 8145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08 4 8145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культуртехнических работ на мелиорируемых землях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08 4 8146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08 4 8146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разработку проектно-сметной документации на реконструкцию мелиоративных систем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08 4 8149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2 677,0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08 4 8149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2 677,0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6 220,9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6 124,0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6 124,0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Материальное стимулирование молодых специалистов в сфере сельского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08 5 2215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1 168,0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1 168,0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08 5 2215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1 168,0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1 168,0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в рамках подпрограммы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5 376,0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4 956,0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4 956,0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3 556,0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3 556,0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3 556,0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агропромышленного комплекса и племенного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32 906,2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33 135,1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33 163,1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08 6 0100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20 768,2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20 982,1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20 995,1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08 6 0100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18 991,2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19 191,1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19 191,1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08 6 0100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1 762,0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08 6 0100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агропромышленного комплекса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08 6 0184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12 168,0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08 6 0184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10 844,0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10 844,0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10 844,0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08 6 0184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1 269,0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1 269,0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1 284,0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08 6 0184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8 924,0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5 924,0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10 924,0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8 924,0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5 924,0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10 924,0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8 924,0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5 924,0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10 924,0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строительство распределительных газовых сетей в сельской местности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3 124,0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2 456,0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2 196,0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3 124,0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2 456,0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2 196,0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бюджетам муниципальных районов области для предоставления их бюджетам поселений в целях софинансирования расходных обязательств на строительство (реконструкцию) локальных водопроводов в сельской местности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3 128,0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3 128,0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реализацию проектов комплексного обустройства площадок под компактную жилищную застройку в сельской местности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09 0 7241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192 503,4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194 843,4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202 338,5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Среднее профессиональное 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175 170,4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177 510,4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185 005,5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1 710,0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1 710,0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1 710,0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1 710,0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173 490,4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175 800,4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183 295,5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173 490,4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175 800,4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183 295,5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144 677,1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145 889,9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153 385,0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75 642,4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76 509,5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80 066,3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08 7 0127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69 034,7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69 380,4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73 318,7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Социальная поддержка обучающихся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21 576,0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26 776,0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26 776,0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11 291,0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12 791,0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12 791,0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Стипендии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08 7 2202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10 285,0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13 985,0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13 985,0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Ремонт зданий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4 102,8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4 102,8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926,9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926,9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574,5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352,4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352,4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2 103,1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2 103,1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1 328,1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1 328,1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1 328,1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17 333,0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17 333,0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17 333,0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по предоставлению консультационных услуг в сфере сельского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08 5 0183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08 5 0183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17 283,0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89 588,5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34 979,5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34 979,5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89 588,5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34 979,5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34 979,5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503,0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Ежемесячное пособие на детей малоимущих студенческих семей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08 7 2204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08 7 2204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Компенсация стоимости проезда обучающимся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08 7 2205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479,0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88 966,0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34 357,0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34 357,0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социальных выплат на строительство (приобретение) жилья для граждан, проживающих в сельской местности, в том числе молодых семей и молодых специалистов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09 0 2213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54 270,0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34 357,0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34 357,0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09 0 2213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54 270,0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34 357,0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34 357,0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34 696,0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34 696,0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управление Гостехнадзора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20 149,5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20 168,5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20 192,5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20 106,7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20 125,7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20 139,7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Сельское хозяйство и рыболовство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20 106,7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20 125,7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20 139,7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19 496,7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19 515,7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19 529,7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15 846,5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15 834,5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3 576,2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3 607,2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3 621,2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в области сельскохозяйственного производства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92 9 2375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92 9 2375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финансов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9 289 790,7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10 795 549,9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12 067 599,4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255 097,2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880 618,6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1 853 650,7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Судебная система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132,9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1 075,7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92 7 5120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1 075,7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92 7 5120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1 075,7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38 085,2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40 151,2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40 151,2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38 085,2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40 151,2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40 151,2</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38 085,2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40 151,2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40 151,2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38 085,2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40 151,2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40 151,2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29 795,5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29 895,5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29 895,5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8 223,7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10 189,7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10 189,7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Обеспечение проведения выборов и референдумов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1 744,4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1 744,4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1 744,4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связанные с подготовкой и проведением выборов депутатов представительных органов первого созыва и Глав вновь образованных муниципальных образований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18 2 7066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1 744,4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18 2 7066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1 744,4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Резервные фонды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Резервные фонды исполнительных органов государственной власти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92 9 2378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Резервные средства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92 9 2378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203 334,7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825 467,4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1 797 423,8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197 773,5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192 605,2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193 220,2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170 258,5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172 605,2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173 220,2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оказанию государственной поддержки коммерческим организациям на территориях Батецкого, Волотовского, Маревского, Парфинского и Поддорского муниципальных районов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10 025,0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10 025,0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Возмещение затрат по содержанию штатных единиц, осуществляющих переданные отдельные государственные полномочия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161 131,3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162 978,2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163 098,2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161 131,3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162 978,2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163 098,2</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27 515,0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16 505,0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12 837,1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3 667,9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Реализация муниципальных программ, направленных на повышение эффективности бюджетных расходов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18 3 7160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16 500,0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18 3 7160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16 500,0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дополнительного профессионального образования выборных должностных лиц, служащих и муниципальных служащих в сфере эффективности бюджетных расходов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18 3 7242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18 3 7242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10 695,0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10 695,0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Оплата по исполнительным листам к казне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Исполнение судебных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Проведение Всероссийской сельскохозяйственной переписи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92 9 5391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18 673,6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92 9 5391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18 673,6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обозначенных Указами Президента Российской Федерации от 7 мая 2012 года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92 9 9998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5 555,2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Резервные средства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92 9 9998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5 555,2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Условно утвержденные расходы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632 862,2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1 585 530,0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Резервные средства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632 862,2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1 585 530,0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оборона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14 021,7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14 061,3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14 061,3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Мобилизационная и вневойсковая подготовка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14 021,7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14 061,3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14 061,3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14 021,7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14 061,3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14 061,3</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14 021,7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14 061,3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14 061,3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18 2 5118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14 021,7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14 061,3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14 061,3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18 2 5118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14 021,7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14 061,3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14 061,3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Транспорт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Оплата по исполнительным листам к казне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Исполнение судебных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1 027 838,9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1 310 817,3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1 345 067,0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1 027 838,9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1 310 817,3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1 345 067,0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Выполнение государственных полномочий по расчету и предоставлению субвенций бюджетам поселений на компенсацию выпадающих доходов организациям, предоставляющим коммунальные услуги по тарифам для населения, установленным органами исполнительной власти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92 7 7026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1 027 838,9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1 310 817,3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1 345 067,0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92 7 7026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1 027 838,9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1 310 817,3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1 345 067,0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3 489 314,2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3 644 292,1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3 944 794,0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Общее 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3 489 274,2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3 644 252,1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3 944 754,0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3 489 274,2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3 644 252,1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3 944 754,0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3 489 274,2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3 644 252,1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3 944 754,0</w:t>
            </w:r>
          </w:p>
        </w:tc>
      </w:tr>
      <w:tr w:rsidR="0071035E" w:rsidRPr="00B0203A" w:rsidTr="00C42FE4">
        <w:trPr>
          <w:cantSplit/>
          <w:trHeight w:val="56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3 304 732,8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3 441 445,8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3 740 621,9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3 304 732,8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3 441 445,8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3 740 621,9</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обучающимся муниципальных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184 541,4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202 806,3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204 132,1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184 541,4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202 806,3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204 132,1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2 627 448,0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2 831 848,3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2 913 366,9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2 627 448,0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2 831 848,3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2 913 366,9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126 134,0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132 386,0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137 330,0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126 134,0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132 386,0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137 330,0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педагогическим работникам организаций, осуществляющих образовательную деятельность, расположенных в сельской местности, поселках городского типа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126 134,0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132 386,0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137 330,0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02 7 7031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126 134,0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132 386,0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137 330,0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2 501 314,0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2 699 462,3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2 776 036,9</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2 350 088,3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2 523 915,8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2 593 011,6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Оплата жилищно-коммунальных услуг отдельным категориям граждан</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924 969,9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1 006 902,0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1 016 256,0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924 969,9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1 006 902,0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1 016 256,0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обеспечению бесплатного зубного протезирования граждан</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21 555,0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21 555,0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21 555,0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21 555,0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21 555,0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21 555,0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33 621,0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36 439,0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33 621,0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35 028,0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36 439,0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7 024,4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10 653,0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11 132,4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7 024,4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10 653,0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11 132,4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04 1 7021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20 703,0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16 703,0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16 703,0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04 1 7021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20 703,0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16 703,0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16 703,0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реализации дополнительных мер социальной поддержки лиц, удостоенных звания "Герой Социалистического Труда"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04 1 7022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408,7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04 1 7022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408,7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ветеранов труда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04 1 7024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490 919,8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532 890,6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558 984,8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04 1 7024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490 919,8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532 890,6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558 984,8</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17 875,0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11 925,0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11 925,0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17 875,0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11 925,0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11 925,0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котлового оборудования отечественного производства, работающего на биотопливе, в своих домовладениях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04 1 7032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04 1 7032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ветеранов труда и граждан, приравненных к ним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780 330,3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829 738,2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864 494,1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780 330,3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829 738,2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864 494,1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тружеников тыла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20 195,6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23 282,6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23 019,6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20 195,6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23 282,6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23 019,6</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реабилитированных лиц и лиц, признанных пострадавшими от политических репрессий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32 296,5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31 306,5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32 053,0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04 1 7043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32 296,5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31 306,5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32 053,0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151 225,7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175 546,5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183 025,3</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04 4 7020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72 261,9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84 927,5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91 073,1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04 4 7020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72 261,9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84 927,5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91 073,1</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предоставлению льготы на проезд в транспорте междугородного сообщения к месту лечения и обратно детей, нуждающихся в санаторно-курортном лечении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04 4 7023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04 4 7023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назначению и выплате пособий гражданам, имеющим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04 4 7040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78 892,8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90 548,0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91 881,2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04 4 7040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78 892,8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90 548,0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91 881,2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Обслуживание государственного и муниципального долга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742 568,8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986 432,3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978 787,5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Обслуживание государственного внутреннего и муниципального долга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742 568,8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986 432,3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978 787,5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742 568,8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986 432,3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978 787,5</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742 568,8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986 432,3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978 787,5</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18 1 2390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704 063,8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958 771,8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965 453,2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18 1 2390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704 063,8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958 771,8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965 453,2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Процентные платежи по государственному долгу Новгородской области, производимые за счет средств дорожного фонда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18 1 2391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38 505,0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27 660,5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13 334,3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18 1 2391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38 505,0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27 660,5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13 334,3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1 133 496,9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1 127 480,0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1 017 872,0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666 168,0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699 524,6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601 990,9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666 168,0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699 524,6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601 990,9</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666 168,0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699 524,6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601 990,9</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Выравнивание бюджетной обеспеченности муниципальных районов и городского округа Новгородской области из регионального фонда финансовой поддержки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666 168,0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699 524,6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601 990,9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Дотации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666 168,0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699 524,6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601 990,9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Иные дотации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17 000,0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сбалансированности бюджетов муниципальных районов и городского округа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Дотации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Прочие межбюджетные трансферты общего характера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450 328,9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427 955,4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415 881,1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450 328,9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427 955,4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415 881,1</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450 328,9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427 955,4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415 881,1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Выравнивание бюджетной обеспеченности поселений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417 425,8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427 955,4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415 881,1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18 2 7010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417 425,8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427 955,4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415 881,1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областного закона "О статусе административного центра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 муниципальным районам и городскому округу на частичную компенсацию дополнительных расходов на повышение заработной платы отдельных категорий работников бюджетной сферы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2 743,6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2 743,6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 городским и сельским поселениям области на частичную компенсацию дополнительных расходов на повышение заработной платы отдельных категорий работников бюджетной сферы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892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18 2 7142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Правительство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894 127,1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882 638,2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884 112,0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338 354,6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338 564,5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339 298,4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2 809,1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2 822,1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2 837,1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Губернатор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2 809,1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2 822,1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2 837,1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2 809,1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2 822,1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2 837,1</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4 824,9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4 924,9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4 924,9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депутатов Государственной Думы и их помощников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3 194,4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3 194,4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3 194,4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2 399,4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2 399,4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2 399,4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795,0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членов Совета Федерации и их помощников в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1 630,5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1 730,5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1 730,5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1 460,5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1 420,5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1 420,5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135 258,2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138 117,8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138 335,8</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1 581,0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764,0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755,0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247,0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247,0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Развитие и обеспечение функционирования телекоммуникационной инфраструктуры ситуационного центра Губернатора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25 0 2370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25 0 2370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Заместители Губернатора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91 2 0100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17 514,4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17 618,4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17 733,4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91 2 0100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17 514,4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17 618,4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17 733,4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102 877,8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104 093,9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104 118,9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78 448,1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77 802,1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77 802,1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24 233,7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25 940,8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25 965,8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351,0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Поддержка гражданских инициатив в решении задач социально-экономического и общественно-политического развития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91 9 2383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2 152,5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2 152,5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91 9 2383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2 152,5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2 152,5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91 9 2383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195 462,4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192 699,7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193 200,6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675,0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675,0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депутатов Государственной Думы и их помощников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членов Совета Федерации и их помощников в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7 238,1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6 694,9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6 702,8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7 238,1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6 694,9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6 702,8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Содержание учреждений по обеспечению транспортного обслуживания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65 780,0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65 897,0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65 988,0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93 9 0160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65 780,0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65 897,0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65 988,0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Содержание учреждений по хозяйственному обеспечению Правительства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93 9 0163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121 535,3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119 168,8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119 614,8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93 9 0163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121 535,3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119 168,8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119 614,8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безопасность и правоохранительная деятельность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428 358,2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426 690,7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427 334,0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84 059,4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82 844,8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82 927,6</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65 382,4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65 440,8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65 483,6</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"Снижение рисков и смягчение последствий чрезвычайных ситуаций природного и техногенного характера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Функционирование регионального элемента общероссийской комплексной системы информирования и оповещения населения в местах массового пребывания людей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24 3 2304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24 3 2304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6 000,0</w:t>
            </w:r>
          </w:p>
        </w:tc>
      </w:tr>
      <w:tr w:rsidR="0071035E" w:rsidRPr="00B0203A" w:rsidTr="00C42FE4">
        <w:trPr>
          <w:cantSplit/>
          <w:trHeight w:val="280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58 532,4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58 590,8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58 633,6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58 019,8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58 078,2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58 121,0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36 558,6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36 679,8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36 679,8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20 056,8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20 258,4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20 301,2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по предупреждению чрезвычайных ситуаций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24 6 2373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512,6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24 6 2373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512,6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512,6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512,6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по обслуживанию водных объектов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18 677,0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17 404,0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17 444,0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18 677,0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17 404,0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17 444,0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Обеспечение пожарной безопасности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331 609,2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332 197,9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332 758,4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331 609,2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332 197,9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332 758,4</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"Усиление пожарной безопасности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и проведение мероприятий по установке и обслуживанию программно-аппаратного комплекса в подразделениях пожарной охраны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24 1 2301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24 1 2301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2 040,0</w:t>
            </w:r>
          </w:p>
        </w:tc>
      </w:tr>
      <w:tr w:rsidR="0071035E" w:rsidRPr="00B0203A" w:rsidTr="00C42FE4">
        <w:trPr>
          <w:cantSplit/>
          <w:trHeight w:val="280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329 569,2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330 157,9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330 718,4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329 569,2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330 157,9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330 718,4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297 440,0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296 354,9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296 354,9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30 329,2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32 253,0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32 813,5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1 550,0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12 689,6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11 648,0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11 648,0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6 617,2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6 648,0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6 648,0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5 663,0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5 663,0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985,0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985,0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"Реконструкция региональной автоматизированной системы централизованного оповещения населения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Проведение мероприятий по реконструкции региональной автоматизированной системы централизованного оповещения населения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24 2 2303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24 2 2303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Прочие мероприятия по содержанию учреждений и зданий, находящихся в областной собственности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678,3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196,4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22 565,0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жилищно-коммунального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22 565,0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15 000,0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Субсидия специализированной некоммерческой организации "Региональный фонд капитального ремонта многоквартирных домов, расположенных на территории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3 479,9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3 416,3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3 408,9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3 286,9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3 286,3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3 288,9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3 288,9</w:t>
            </w:r>
          </w:p>
        </w:tc>
      </w:tr>
      <w:tr w:rsidR="0071035E" w:rsidRPr="00B0203A" w:rsidTr="00C42FE4">
        <w:trPr>
          <w:cantSplit/>
          <w:trHeight w:val="280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3 288,9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3 288,9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24 6 0129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3 288,9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106,7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106,7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Средства массовой информации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101 262,7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98 860,0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98 964,0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Периодическая печать и издательства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51 619,7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51 390,0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51 433,0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51 619,7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51 390,0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51 433,0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51 619,7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51 390,0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51 433,0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средств массовой информации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49 643,0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47 470,0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47 531,0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Модернизация оборудования для обеспечения областного телевизионного вещания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25 0 2371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25 0 2371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8 500,0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41 143,0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38 970,0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39 031,0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41 143,0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38 970,0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39 031,0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Новгородская областная Дума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61 758,1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61 838,1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61 910,1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61 683,4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61 749,4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61 821,4</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61 683,4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61 749,4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61 821,4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Председатель Новгородской областной Думы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2 489,1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2 504,1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2 476,1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2 489,1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2 504,1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Депутаты Новгородской областной Думы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94 2 0100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5 809,2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6 082,2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6 139,2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94 2 0100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5 809,2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6 082,2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6 139,2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Новгородской областной Думы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53 398,1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53 178,1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53 178,1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40 818,6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40 598,6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40 598,6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12 499,5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12 499,5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12 499,5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72,0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Счетная палата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12 803,7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12 699,7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12 749,7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12 747,7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12 650,7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12 700,7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12 747,7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12 650,7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12 700,7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Председатель Счетной палаты Новгородской области и его заместители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95 1 0100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3 076,1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3 102,1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3 130,1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95 1 0100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3 076,1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3 102,1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3 130,1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Аудиторы Счетной палаты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95 2 0100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3 273,2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2 948,2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2 970,2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95 2 0100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3 273,2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2 948,2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2 970,2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95 9 0100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6 398,4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6 600,4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6 600,4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95 9 0100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5 485,4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5 687,4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5 687,4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95 9 0100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95 9 0100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905</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Избирательная комиссия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39 086,0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33 966,0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33 966,0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39 030,6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33 917,6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33 917,6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Обеспечение проведения выборов и референдумов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39 030,6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33 917,6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33 917,6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Члены Избирательной комиссии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96 2 0100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17 457,3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17 457,3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17 457,3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96 2 0100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17 457,3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17 457,3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17 457,3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Избирательной комиссии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16 460,3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16 460,3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16 460,3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13 475,8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13 464,8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13 464,8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2 952,5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2 963,5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2 963,5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Подготовка и проведение выборов в законодательные (представительные) органы государственной власти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96 9 2605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5 113,0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Специальные расходы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96 9 2605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880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5 113,0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Уполномоченный по правам человека в Новгородской области и аппарат Уполномоченного по правам человека в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4 149,5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4 149,5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4 117,5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4 117,5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4 117,5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4 117,5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4 117,5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4 117,5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3 942,2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3 942,2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3 942,2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909</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Уполномоченный по правам ребенка в Новгородской области и аппарат Уполномоченного по правам ребенка в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2 380,4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2 380,4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2 380,4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2 380,4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2 380,4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1 681,1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1 611,1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1 611,1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699,3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769,3</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Уполномоченный по защите прав предпринимателей в Новгородской области и аппарат Уполномоченного по защите прав предпринимателей в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1 627,1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1 689,1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1 689,1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1 627,1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1 689,1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1 689,1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1 627,1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1 689,1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1 689,1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1 627,1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1 689,1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1 689,1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1 619,1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1 619,1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1 619,1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комитет государственной гражданской службы и содействия развитию местного самоуправления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133 137,0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126 140,6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107 684,0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129 938,2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122 742,8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105 116,2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129 938,2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122 742,8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105 116,2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115 659,5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108 758,8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91 060,6</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8 273,3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12 753,8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12 757,9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по ведению регистра муниципальных правовых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17 2 0149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7 399,3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6 879,8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6 883,9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17 2 0149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5 974,0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5 519,4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5 519,4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17 2 0149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1 423,1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1 358,4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1 363,0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17 2 0149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иных межбюджетных трансфертов победителям областного смотра-конкурса городских и сельских поселений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17 2 7131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17 2 7131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874,0</w:t>
            </w:r>
          </w:p>
        </w:tc>
      </w:tr>
      <w:tr w:rsidR="0071035E" w:rsidRPr="00B0203A" w:rsidTr="00C42FE4">
        <w:trPr>
          <w:cantSplit/>
          <w:trHeight w:val="255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107 174,2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95 793,0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78 090,7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предоставления государственных и муниципальных услуг</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17 3 0148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86 943,9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77 742,7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77 870,7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17 3 0148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86 943,9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77 742,7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77 870,7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17 3 5028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17 3 5028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Иные межбюджетные трансферты на создание и развитие сети многофункциональных центров предоставления государственных и муниципальных услуг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17 3 5392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17 830,3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17 830,3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17 3 5392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17 830,3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17 830,3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80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212,0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179,0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179,0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14 188,7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13 876,6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13 876,6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13 904,7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13 520,6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13 520,6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3 198,8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3 397,8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2 567,8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"Подготовка управленческих кадров для организаций народного хозяйства Российской Федерации в Новгородской области в 2014-2015 годах"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Подготовка управленческих кадров для организаций народного хозяйства Российской Федерации за счет средств областного бюджета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17 5 2331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17 5 2331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2 640,8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2 547,8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2 567,8</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2 640,8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2 547,8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2 567,8</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296,8</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296,8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296,8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2 271,0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17 2 7228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17 2 7228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2 271,0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комитет инновационных и информационных технологий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116 077,1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55 087,3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54 986,6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Pr>
                <w:rFonts w:ascii="Times New Roman" w:hAnsi="Times New Roman"/>
                <w:b/>
                <w:bCs/>
                <w:color w:val="000000"/>
                <w:sz w:val="20"/>
                <w:szCs w:val="20"/>
                <w:lang w:eastAsia="ru-RU"/>
              </w:rPr>
              <w:t>20 129,7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16 418,0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16 039,0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Pr>
                <w:rFonts w:ascii="Times New Roman" w:hAnsi="Times New Roman"/>
                <w:b/>
                <w:bCs/>
                <w:color w:val="000000"/>
                <w:sz w:val="20"/>
                <w:szCs w:val="20"/>
                <w:lang w:eastAsia="ru-RU"/>
              </w:rPr>
              <w:t>20 129,7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16 418,0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16 039,0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функционирования и совершенствование информационно-технологической инфраструктуры электронного правительства на территории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25 0 7239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25 0 7239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5 100,0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7 141,7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7 421,0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7 421,0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6 557,7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7 331,0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7 331,0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по привлечению инвестиций в реальный сектор экономики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93 9 0182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7 888,0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3 897,0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3 518,0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93 9 0182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7 888,0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3 897,0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3 518,0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w:t>
            </w:r>
            <w:r>
              <w:rPr>
                <w:rFonts w:ascii="Times New Roman" w:hAnsi="Times New Roman"/>
                <w:b/>
                <w:bCs/>
                <w:color w:val="000000"/>
                <w:sz w:val="20"/>
                <w:szCs w:val="20"/>
                <w:lang w:eastAsia="ru-RU"/>
              </w:rPr>
              <w:t>5</w:t>
            </w:r>
            <w:r w:rsidRPr="00B0203A">
              <w:rPr>
                <w:rFonts w:ascii="Times New Roman" w:hAnsi="Times New Roman"/>
                <w:b/>
                <w:bCs/>
                <w:color w:val="000000"/>
                <w:sz w:val="20"/>
                <w:szCs w:val="20"/>
                <w:lang w:eastAsia="ru-RU"/>
              </w:rPr>
              <w:t xml:space="preserve"> </w:t>
            </w:r>
            <w:r>
              <w:rPr>
                <w:rFonts w:ascii="Times New Roman" w:hAnsi="Times New Roman"/>
                <w:b/>
                <w:bCs/>
                <w:color w:val="000000"/>
                <w:sz w:val="20"/>
                <w:szCs w:val="20"/>
                <w:lang w:eastAsia="ru-RU"/>
              </w:rPr>
              <w:t>826</w:t>
            </w:r>
            <w:r w:rsidRPr="00B0203A">
              <w:rPr>
                <w:rFonts w:ascii="Times New Roman" w:hAnsi="Times New Roman"/>
                <w:b/>
                <w:bCs/>
                <w:color w:val="000000"/>
                <w:sz w:val="20"/>
                <w:szCs w:val="20"/>
                <w:lang w:eastAsia="ru-RU"/>
              </w:rPr>
              <w:t>,4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38 539,3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38 917,6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Связь и информатика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94 003,4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31 546,8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31 554,0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36 511,0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36 511,0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информационно-навигационное обеспечение автомобильных маршрутов по транспортным коридорам "Север-Юг" и "Восток-Запад"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21 2 5062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36 511,0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21 2 5062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36 511,0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57 492,4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31 546,8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31 554,0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информационных технологий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25 0 0147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13 381,4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13 639,8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13 647,0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25 0 0147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13 381,4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13 639,8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13 647,0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25 0 5028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25 004,0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25 0 5028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25 004,0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19 107,0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17 907,0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17 907,0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19 107,0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17 907,0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17 907,0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Прикладные научные исследования в области национальной экономики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Pr>
                <w:rFonts w:ascii="Times New Roman" w:hAnsi="Times New Roman"/>
                <w:b/>
                <w:bCs/>
                <w:color w:val="000000"/>
                <w:sz w:val="20"/>
                <w:szCs w:val="20"/>
                <w:lang w:eastAsia="ru-RU"/>
              </w:rPr>
              <w:t>1 723</w:t>
            </w:r>
            <w:r w:rsidRPr="00B0203A">
              <w:rPr>
                <w:rFonts w:ascii="Times New Roman" w:hAnsi="Times New Roman"/>
                <w:b/>
                <w:bCs/>
                <w:color w:val="000000"/>
                <w:sz w:val="20"/>
                <w:szCs w:val="20"/>
                <w:lang w:eastAsia="ru-RU"/>
              </w:rPr>
              <w:t>,0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4 392,5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4 394,6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Содействие развитию науки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92 9 2341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организаций в сфере прикладных научных исследований и разработок</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93 9 0138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0</w:t>
            </w:r>
            <w:r w:rsidRPr="00B0203A">
              <w:rPr>
                <w:rFonts w:ascii="Times New Roman" w:hAnsi="Times New Roman"/>
                <w:color w:val="000000"/>
                <w:sz w:val="20"/>
                <w:szCs w:val="20"/>
                <w:lang w:eastAsia="ru-RU"/>
              </w:rPr>
              <w:t>,0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2 692,5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2 694,6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93 9 0138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0</w:t>
            </w:r>
            <w:r w:rsidRPr="00B0203A">
              <w:rPr>
                <w:rFonts w:ascii="Times New Roman" w:hAnsi="Times New Roman"/>
                <w:color w:val="000000"/>
                <w:sz w:val="20"/>
                <w:szCs w:val="20"/>
                <w:lang w:eastAsia="ru-RU"/>
              </w:rPr>
              <w:t>,0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2 692,5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2 694,6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национальной экономики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2 969,0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1 769,0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1 769,0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1 769,0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20 1 9999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1 769,0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Инвестиционный фонд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92 9 2376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Резервные средства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92 9 2376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870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913</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управление государственной жилищной инспекции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13 749,1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10 823,3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10 825,3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13 702,1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10 783,3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10 785,3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жилищно-коммунального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13 702,1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10 783,3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10 785,3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13 696,1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10 783,3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10 785,3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10 019,6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9 537,8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9 537,8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3 676,5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1 245,5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1 247,5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Исполнение судебных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914</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комитет записи актов гражданского состояния и организационного обеспечения деятельности мировых судей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164 871,9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165 908,0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161 414,7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164 719,7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165 731,8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161 238,5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Судебная система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97 046,1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96 935,7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92 442,4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50 181,3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51 396,3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51 396,3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48 637,6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48 716,5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48 716,5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1 301,8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2 516,8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2 516,8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Исполнение судебных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92 8 4101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10 436,4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10 436,4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92 8 4101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10 436,4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10 436,4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92 8 4102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92 8 4102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граждан квалифицированной юридической помощью по назначению органов дознания, органов предварительного следствия, прокурора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 совершенствованию системы мировой юстиции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5 930,5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4 711,8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5 930,5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4 711,8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Содержание учреждения по обеспечению деятельности мировых судей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33 002,3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30 159,2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30 377,7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9 946,3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10 042,9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10 042,9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22 563,4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19 734,3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19 952,8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67 673,6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68 796,1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68 796,1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3 547,2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26 983,6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26 883,6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26 883,6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24 089,4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25 198,4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25 198,4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1 467,2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1 367,2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1 367,2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1 109,0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318,0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37 142,8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38 365,3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38 365,3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26 893,8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27 368,0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27 368,0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9 666,8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10 889,3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10 889,3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архитектуры и градостроительной политики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132 470,6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119 414,9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119 425,9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14 137,0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14 139,0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14 143,0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14 137,0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14 139,0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14 143,0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14 137,0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11 589,0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11 593,0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градостроительной политики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23 0 0185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4 987,0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4 989,0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4 993,0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23 0 0185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4 462,0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4 464,0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4 468,0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23 0 0185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525,0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23 0 7229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23 0 7229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государственной программы Новгородской области "Градостроительная политика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6 150,0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6 150,0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3 600,0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2 550,0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создания региональной информационной системы обеспечения градостроительной деятельности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25 0 2369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2 550,0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25 0 2369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2 550,0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10 022,8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10 031,8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10 038,8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жилищно-коммунального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10 022,8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10 031,8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10 038,8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10 022,8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10 031,8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10 038,8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10 022,8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10 031,8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10 038,8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8 743,7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8 783,8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8 783,8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895,1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935,0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2 138,6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2 138,6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2 080,6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2 080,6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Возмещение части затрат в связи с предоставлением учителям общеобразовательных учреждений ипотечного кредита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02 1 5898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2 080,6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02 1 5898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2 080,6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106 172,2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95 204,1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95 204,1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106 172,2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95 204,1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95 204,1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106 168,1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95 200,0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95 200,0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"Ипотечное жилищное кредитование в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69 615,0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69 615,0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69 615,0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региональному оператору на предоставление социальных выплат отдельным категориям граждан</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10 2 8191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65 365,0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65 365,0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65 365,0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10 2 8191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65 365,0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65 365,0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65 365,0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региональному оператору на выкуп закладных и предоставление ипотечных жилищных кредитов (займов)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10 2 8192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4 250,0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10 2 8192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4 250,0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4 250,0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36 553,1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25 585,0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25 585,0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дополнительных социальных выплат молодым семьям – участникам подпрограммы в связи с рождением (усыновлением) ребенка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10 3 2214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10 3 2214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136,0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мероприятия подпрограммы "Обеспечение жильем молодых семей" в рамках федеральной целевой программы "Жилище" на 2011-2015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10 3 5020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10 968,1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10 3 5020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10 968,1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бюджетам муниципальных районов и городского округа области на софинансирование социальных выплат молодым семьям на приобретение (строительство) жилья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10 3 7234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25 449,0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25 449,0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10 3 7234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25 449,0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25 449,0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транспорта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13 211,0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13 287,6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13 507,0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9 059,0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8 435,4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8 438,4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Транспорт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9 059,0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8 435,4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8 438,4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9 059,0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8 435,4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8 438,4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9 059,0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8 435,4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8 438,4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9 059,0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8 435,4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8 438,4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8 009,6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7 442,5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7 442,5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1 024,5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968,0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4 810,2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5 026,6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4 112,0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4 810,2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5 026,6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4 110,6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4 808,8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5 025,2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4 110,6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4 808,8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5 025,2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353,2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353,2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3 346,4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4 010,1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4 190,6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3 346,4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4 010,1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4 190,6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мер социальной поддержки ветеранам труда Новгородской области по льготному проезду на автомобильном и железнодорожном транспорте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456,6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477,1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456,6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477,1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 социальной поддержки тружеников тыла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931</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транспорта и дорожного хозяйства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5 060 046,6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3 073 623,8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3 095 003,3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26 095,0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26 113,0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26 146,0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26 095,0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26 113,0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26 146,0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10 456,0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10 456,0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10 456,0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9 832,7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9 832,7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9 832,7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621,3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621,3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621,3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15 639,0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15 657,0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15 690,0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15 639,0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15 657,0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15 690,0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4 464 476,8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2 683 107,3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2 832 319,3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Транспорт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283 534,0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260 614,0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260 615,0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283 534,0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260 614,0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260 615,0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282 534,0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260 614,0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260 615,0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транспорта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4 274,0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4 275,0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4 276,0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3 238,0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3 238,0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3 238,0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1 033,0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1 034,0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w:t>
            </w:r>
          </w:p>
        </w:tc>
      </w:tr>
      <w:tr w:rsidR="0071035E" w:rsidRPr="00B0203A" w:rsidTr="00C42FE4">
        <w:trPr>
          <w:cantSplit/>
          <w:trHeight w:val="306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компенсации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 и по расчету и предоставлению бюджетам городских поселений субвенций на компенсацию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городском сообщении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21 1 7029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98 594,0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98 103,0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98 103,0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21 1 7029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98 594,0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98 103,0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98 103,0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Возмещение недополученных доходов организациям автомобильного и городского наземного электрического транспорта общего пользования и индивидуальным предпринимателям от перевозки пассажиров отдельных категорий граждан, оказание мер социальной поддержки которых относится к ведению Российской Федерации и Новгородской области (обладающих правом проезда по единому социальному проездному билету)</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23 940,0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23 940,0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23 940,0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23 940,0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23 940,0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23 940,0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Возмещение недополученных доходов от перевозки пассажиров и багажа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104 296,0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104 296,0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104 296,0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104 296,0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104 296,0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104 296,0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Возмещение недополученных доходов, возникающих от перевозки пассажиров пригородным железнодорожным транспортом по регулируемым тарифам на территории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51 430,0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21 1 8114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51 430,0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Дорожное хозяйство (дорожные фонды)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4 167 342,8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2 409 393,3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2 559 104,3</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4 167 342,8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2 409 393,3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2 559 104,3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управления дорожным хозяйством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11 0 0171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176 513,0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213 060,0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213 108,0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11 0 0171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45 863,0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45 863,0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45 863,0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11 0 0171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16 590,0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18 407,0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18 455,0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11 0 0171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114 060,0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148 790,0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148 790,0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Капитальный ремонт автомобильных дорог общего пользования регионального или межмуниципального значения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23 994,4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167 598,0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150 041,7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23 994,4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167 598,0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150 041,7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Содержание автомобильных дорог общего пользования регионального или межмуниципального значения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833 098,0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742 405,7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752 800,0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833 098,0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742 405,7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752 800,0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Ремонт автомобильных дорог общего пользования регионального или межмуниципального значения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738 657,0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558 519,2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614 140,0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738 657,0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558 519,2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614 140,0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автомобильных дорог общего пользования регионального или межмуниципального значения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76 771,8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126 990,0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237 000,0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76 771,8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126 990,0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237 000,0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автомобильной дороги от автомобильной дороги "Великий Новгород-Хутынь" до автомобильной дороги "Великий Новгород-Луга" с мостом через реку Волхов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4 191,2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11 0 2311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4 191,2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Реконструкция автомобильных дорог общего пользования регионального или межмуниципального значения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11 0 2312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96 939,0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207 390,4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268 924,6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11 0 2312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96 939,0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207 390,4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268 924,6</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реализацию мероприятий подпрограммы "Автомобильные дороги" федеральной целевой программы "Развитие транспортной системы России (2010 - 2020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11 0 5115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1 782 649,4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11 0 5115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1 782 649,4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дорожной деятельности в отношении автомобильных дорог общего пользования местного значения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11 0 7151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434 529,0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383 030,0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323 090,0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11 0 7151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434 529,0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383 030,0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323 090,0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национальной экономики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13 100,0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12 600,0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функционирования технических средств фиксации нарушений правил дорожного движения на автомобильных дорогах общего пользования регионального или межмуниципального значения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11 0 2306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12 600,0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50 500,0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12 500,0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арендного и некоммерческого жилищного фонда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10 5 4101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10 5 4101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жилищно-коммунального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38 000,0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38 000,0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"Стимулирование развития жилищного строительства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38 000,0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работ по созданию механизма реализации проекта реконструкции инженерной инфраструктуры для обеспечения земельных участков необходимыми мощностями и оказание услуг инвестиционного консультирования, осуществляемых на условиях государственно-частного партнерства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10 1 8193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10 1 8193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250 184,7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102 240,7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60 974,0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Дошкольное 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250 042,7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102 096,7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60 830,0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250 042,7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102 096,7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60 830,0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250 042,7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102 096,7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60 830,0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модернизацию региональных систем дошкольного образования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02 1 5059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154 391,7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02 1 5059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154 391,7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модернизацию региональных систем дошкольного образования за счет средств областного бюджета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02 1 7215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65 651,0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102 096,7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02 1 7215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65 651,0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102 096,7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зданий муниципальных дошкольных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02 1 7216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60 830,0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02 1 7216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60 830,0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21 1 0129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Культура, кинематография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35 473,0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16 153,6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Культура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35 473,0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16 153,6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35 473,0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16 153,6</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35 473,0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16 153,6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35 473,0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16 153,6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08</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03 3 4101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35 473,0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19 500,0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16 153,6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Здравоохранение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73 493,0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68 329,6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30 000,0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Стационарная медицинская помощь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68 329,6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68 329,6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68 329,6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68 329,6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01 2 4101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68 329,6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Амбулаторная помощь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23 493,0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30 000,0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23 493,0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24 903,4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обслуживание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24 900,0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24 900,0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Физическая культура и спорт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185 420,7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124 329,8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78 907,0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Массовый спорт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185 420,7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124 329,8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78 907,0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185 420,7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124 329,8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78 907,0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185 420,7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124 329,8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78 907,0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и монтаж оборудования под устройство временных сооружений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05 1 2401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21 579,2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05 1 2401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21 579,2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77 237,0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102 750,6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78 907,0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75 937,0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102 750,6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78 907,0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приобретение оборудования для быстровозводимых физкультурно-оздоровительных комплексов, включая металлоконструкции и металлоизделия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05 1 5080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27 893,7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05 1 5080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9 870,0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05 1 5080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18 023,7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финансовое обеспечение расходов общепрограммного характера по федеральной целевой программе "Развитие физической культуры и спорта в Российской Федерации на 2006 - 2015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05 1 5095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932</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05 1 5095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труда и социальной защиты населения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2 177 108,4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2 040 218,6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2 256 839,1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безопасность и правоохранительная деятельность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3 038,8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755,5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Миграционная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3 038,8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755,5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26 0 0000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3 038,8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26 0 5086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2 223,2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26 0 5086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2 223,2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Реализация мероприятий государственной программы Новгородской области по оказанию содействия добровольному переселению в Российскую Федерацию соотечественников, проживающих за рубежом, на 2013-2015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26 0 9999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815,6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26 0 9999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476,8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26 0 9999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26 0 9999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120 180,6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118 333,9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112 894,0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Общеэкономические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120 180,6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118 333,9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112 894,0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119 180,6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118 333,9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112 894,0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18 051,5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18 615,8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18 695,8</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и проведение регионального этапа Всероссийского конкурса профессионального мастерства "Лучший по профессии"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07 1 2379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07 1 2379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07 1 2379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организациям для трудоустройства несовершеннолетних граждан</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07 1 8107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07 1 8107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594,0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17 843,3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17 813,8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17 893,8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7 449,1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7 659,0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7 659,0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выплаты населению</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10 394,2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10 154,8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10 234,8</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456,0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456,0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безработицы граждан, испытывающих трудности в поиске работы"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10 215,8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7 799,1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1 642,2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07 3 5083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8 415,0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6 076,9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07 3 5083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8 415,0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6 076,9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организациям на создание условий для совмещения женщинами обязанностей по воспитанию детей с трудовой занятостью в порядке, установленном Правительством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07 3 8108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07 3 8108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Субсидия на возмещение затрат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 в порядке, установленном Правительством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07 3 8109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07 3 8109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 в порядке, установленном Правительством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07 3 8110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07 3 8110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07 3 8115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667,8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712,2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07 3 8115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667,8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712,2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712,2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труда и занятости населения области"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90 694,2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91 919,0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92 100,0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18 890,9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19 069,9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19 098,9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16 419,2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16 354,2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16 354,2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2 424,4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2 575,9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2 604,9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139,8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центров занятости населения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70 803,3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72 849,1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73 001,1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52 852,2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53 864,7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53 864,7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17 557,3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18 229,4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18 381,4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Исполнение судебных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387,7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07 4 2381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38 976,7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7 459,0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7 459,0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Молодежная политика и оздоровление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38 858,7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7 349,0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7 349,0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38 858,7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38 858,7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Оздоровление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04 4 2352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04 4 2352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7 349,0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по проведению оздоровительной кампании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04 4 5065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30 964,7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04 4 5065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30 964,7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межбюджетные трансферты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04 4 5139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04 4 5139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2 014 912,3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1 913 670,2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2 136 486,1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Пенсионное обеспечение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26 873,2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26 747,7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26 747,7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Доплаты к пенсиям государственных служащих субъектов Российской Федерации и муниципальных служащих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04 6 6101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04 6 6101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10 910,0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15 963,2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15 837,7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15 963,2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15 837,7</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15 963,2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15 837,7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Межбюджетные трансферты бюджету Пенсионного фонда Российской Федерации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570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15 963,2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15 837,7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обслуживание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1 031 302,2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1 068 950,0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1 208 597,0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1 013 585,2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1 063 066,0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1 205 043,0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10 380,0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9 723,0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948 847,9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1 015 001,7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1 205 043,0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947 847,9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1 012 417,7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1 202 459,0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24 983,0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28 192,0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32 915,0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3 297,2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3 488,0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3 517,0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291 659,2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307 338,2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381 060,0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627 830,5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673 181,5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784 749,0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218,0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2 584,0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2 584,0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1 201,0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649,7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1 383,0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1 383,0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"Защитим детей от насилия"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04 7 0000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54 357,3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48 064,3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04 7 0165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54 357,3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48 064,3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04 7 0165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32 628,6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28 291,8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04 7 0165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21 728,7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19 772,5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29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2 218,0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991,0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991,0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1 212,0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3 554,0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3 554,0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3 554,0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554,0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Иные межбюджетные трансферты за счет Резервного фонда Президента Российской Федерации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92 7 5172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92 7 5172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771 416,9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662 177,8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679 967,3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449 575,6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477 262,5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485 678,2</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225 741,5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253 332,1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253 577,9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мер социальной поддержки малообеспеченным гражданам по обеспечению протезно-ортопедическими изделиями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04 1 2201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04 1 2201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ежегодной денежной выплаты лицам, награжденным нагрудным знаком "Почетный донор России" ("Почетный донор СССР")</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38 176,1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40 122,8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42 168,8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38 176,1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40 122,8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42 168,8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Оплата жилищно-коммунальных услуг отдельным категориям граждан</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20 944,7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21 754,2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21 956,8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04 1 5250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20 874,7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21 684,2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21 886,8</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Выплата компенсации за автострахование лицам, приобретшим за счет собственных средств транспортные средства через органы социальной защиты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04 1 6102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04 1 6102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гражданам субсидий на оплату жилого помещения и коммунальных услуг</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04 1 6103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85 554,4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109 986,0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107 980,2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04 1 6103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04 1 6103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85 454,4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109 886,0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107 880,2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2 249,9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2 249,9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2 249,9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1 943,0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1 943,0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1 943,0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306,9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306,9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04 1 8117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27 424,7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27 424,7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27 424,7</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04 1 8117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27 424,7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27 424,7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27 424,7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мер социальной поддержки ветеранам труда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17 805,5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17 805,5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17 805,5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04 1 8118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17 805,5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17 805,5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17 805,5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 социальной поддержки тружеников тыла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04 1 8119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04 1 8119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68,6</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мер социальной поддержки федеральным льготным категориям граждан по бесплатному проезду на автомобильном транспорте межмуниципального сообщения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30 402,9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30 402,9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30 402,9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04 1 8120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30 402,9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30 402,9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30 402,9</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2 451,4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2 451,4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2 451,4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1 005,4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1 071,4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215,5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179,5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179,5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1 164,5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1 200,5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1 200,5</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3 752,0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2 811,0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2 811,0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2 584,0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2 664,0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2 664,0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04 2 2381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1 800,0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2 664,0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2 664,0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784,0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147,0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23 633,0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23 633,0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23 633,0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23 633,0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23 633,0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23 633,0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5 305,4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4 890,0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17 587,6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18 003,0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18 003,0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172 771,1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185 859,4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193 813,3</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04 4 5240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04 4 5240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58,0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Единовременное пособие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04 4 5270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7 259,1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12 556,7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12 873,7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04 4 5270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7 259,1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12 556,7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12 873,7</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04 4 5380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162 005,0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169 795,7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177 432,6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04 4 5380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04 4 5380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161 905,0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169 695,7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177 332,6</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3 449,0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3 449,0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3 449,0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447,0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1 196,0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1 196,0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1 196,0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2 103,0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1 756,0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1 756,0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19 671,0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7 494,0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по поддержке социально ориентированных некоммерческих организаций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04 5 5085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12 053,0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04 5 5085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12 053,0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7 618,0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7 494,0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04 5 9999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7 618,0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7 450,0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7 494,0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4 007,0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4 177,0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4 349,0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04 6 6107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4 007,0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4 177,0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4 349,0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04 6 6107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4 007,0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4 177,0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4 349,0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151 914,5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161 229,1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170 592,5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151 914,5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161 229,1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170 592,5</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151 914,5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161 229,1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170 592,5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144 537,1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153 307,4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162 670,8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Стипендии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7 377,4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7 921,7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7 921,7</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92 7 5134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146 250,3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92 7 5134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146 250,3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92 7 5135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23 676,5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23 686,2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23 696,6</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92 7 5135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23 676,5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23 686,2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23 696,6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Охрана семьи и детства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149 648,6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123 027,7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188 319,1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149 648,6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123 027,7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188 319,1</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149 648,6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123 027,7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188 319,1</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04 4 2320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04 4 2320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Субсидия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04 4 5084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55 597,8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04 4 5084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55 597,8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331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04 4 5940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113,9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04 4 5940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109,8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113,9</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дополнительных мер социальной поддержки многодетным семьям в виде регионального капитала "Семья"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04 4 6104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36 200,0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04 4 6104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04 4 6104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36 184,9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29 990,0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29 990,0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 за счет средств областного бюджета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04 4 6106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57 039,6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92 216,9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157 504,2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04 4 6106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57 039,6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92 216,9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157 504,2</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Единовременная выплата при награждении почетным знаком Новгородской области "За верность родительскому долгу"</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04 4 6109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04 4 6109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Дополнительные меры социальной поддержки лиц, награжденных медалью ордена или орденом "Родительская слава"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04 4 6110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04 4 6110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75,0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социальной политики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35 671,4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32 767,0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32 855,0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35 576,4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32 672,0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32 760,0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04 1 5209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346,0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3 429,8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04 3 5209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3 429,8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04 3 5209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3 429,8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31 800,6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32 672,0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32 760,0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31 800,6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32 672,0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32 760,0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25 826,2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25 787,3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25 787,3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5 791,6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6 597,7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6 685,7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04 6 0100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182,8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287,0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948</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имущественных отношений и государственных закупок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54 383,8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47 310,5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33 317,5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42 567,9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37 645,1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23 645,1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общегосударственные вопросы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42 567,9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37 645,1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23 645,1</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17 3 4102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17 3 4102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24 721,0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23 645,1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23 645,1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24 110,1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23 052,0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23 052,0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610,9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593,1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593,1</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автотранспортных средств повышенной проходимости и оборудования к ним для нужд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92 9 2384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Исполнение судебных актов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556,9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безопасность и правоохранительная деятельность</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2 030,8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2 030,8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автотранспорта для обеспечения охраны общественного порядка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92 9 2387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92 9 2387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Национальная экономика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9 638,1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9 558,4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9 565,4</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национальной экономики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9 638,1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9 558,4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9 565,4</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9 638,1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9 558,4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9 565,4</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управления государственным имуществом и государственными закупками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19 0 0186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4 938,1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4 818,4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4 825,4</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бюджетным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19 0 0186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4 938,1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4 818,4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4 825,4</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4 740,0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19 0 9999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966</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по физической культуре и спорту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215 270,0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498 566,7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197 078,1</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146 446,7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128 656,9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135 163,0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Общее 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146 416,7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128 624,9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135 131,0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1 290,0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145 126,7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128 624,9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135 131,0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11 748,0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11 748,0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460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11 748,0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133 378,7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128 624,9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130 131,0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05 3 0122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33 901,9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31 427,4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32 183,5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05 3 0122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33 901,9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31 427,4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32 183,5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и организаций дополнительного образования детей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05 3 0123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99 030,8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96 751,5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97 501,5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05 3 0123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99 030,8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96 751,5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97 501,5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Ежемесячное денежное вознаграждение за классное руководство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05 3 2342</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65,9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17,5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69,6</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4,9</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39,3</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05 3 2349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222,5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32,0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Социальная политика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1 914,5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1 914,5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Социальное обеспечение населения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1 914,5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1 914,5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1 914,5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12,5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Ежемесячное денежное пособие заслуженным деятелям физической культуры и спорта по достижении ими пенсионного возраста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05 2 6108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Публичные нормативные социальные выплаты гражданам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10</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05 2 6108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1 902,0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Физическая культура и спорт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66 908,8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367 995,3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60 000,6</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Физическая культура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23 397,2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26 541,6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26 549,1</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23 312,2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26 516,6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26 524,1</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9 075,0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11 941,6</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11 941,6</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Ведомственная целевая программа "Развитие физической культуры и спорта среди лиц с ограниченными возможностями здоровья и инвалидов на 2014-2015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05 1 2808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05 1 2808</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320,0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отдельных государственных полномочий по присвоению спортивных разрядов и квалификационных категорий спортивных судей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05 1 7036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414,3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414,3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414,3</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Субвенции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05 1 7036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530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414,3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414,3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414,3</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8 340,7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11 207,3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11 527,3</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7 969,1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10 106,5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10 426,5</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371,6</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1 100,8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1 100,8</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3 884,4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6 404,7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6 404,7</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прочих мероприятий подпрограммы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3 884,4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6 404,7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6 404,7</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3 884,4</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6 404,7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6 404,7</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10 352,8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8 170,3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8 177,8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10 352,8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8 170,3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8 177,8</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10 352,8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8 170,3</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8 177,8</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24 5 0000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24 5 2305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24 5 2305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Массовый спорт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308 024,5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308 024,5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308 024,5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138 224,5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138 224,5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Субсидии на финансовое обеспечение расходов общепрограммного характера по федеральной целевой программе "Развитие физической культуры и спорта в Российской Федерации на 2006 - 2015 годы"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05 1 5095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169 800,0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Бюджетные инвестиции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05 1 5095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169 800,0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Спорт высших достижений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37 920,1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27 872,7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27 888,0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37 920,1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27 872,7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27 888,0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37 920,1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27 872,7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27 888,0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05 2 0167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27 446,3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25 472,7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25 488,0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05 2 0167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27 446,3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25 472,7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25 488,0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Осуществление выплаты спортивных стипендий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05 2 2216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05 2 2216</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320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2 400,0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 xml:space="preserve">Адресная финансовая поддержка спортивных организаций, осуществляющих подготовку спортивного резерва для сборных команд Российской Федерации </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05 2 5081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8 073,8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 автономным учреждениям</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05 2 5081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620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8 073,8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физической культуры и спорта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5 591,5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5 556,5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5 563,5</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5 591,5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5 556,5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5 563,5</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5 591,5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5 556,5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5 563,5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5 591,5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5 556,5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5 563,5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5 091,5</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5 091,5</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5 091,5</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500,0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455,0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462,0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967</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05 3 0100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департамент по жилищно-коммунальному хозяйству и топливно-энергетическому комплексу Новгородской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640 135,2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770 312,1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737 821,9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640 094,2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770 272,1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737 781,9</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Жилищное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521 374,9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507 770,1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310 834,9</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92 7 9501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23 401,4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92 7 9501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15 806,7</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23 401,4</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92 7 9503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140 144,1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162 028,7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152 514,2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92 7 9503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140 144,1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162 028,7</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152 514,2</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мероприятий по капитальному ремонту многоквартирных домов за счет средств бюджетов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92 7 9601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21 609,9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92 7 9601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21 609,9</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92 7 9603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365 424,1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300 730,1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158 320,7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92 7 9603</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365 424,1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300 730,1</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158 320,7</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Коммунальное хозяйство</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102 268,3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246 704,0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411 137,0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102 268,3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246 704,0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411 137,0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70 948,3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82 704,0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202 137,0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на строительство, реконструкцию и капитальный ремонт сооружений, объектов и сетей водоснабжения и водоотведения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06 1 7237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82 704,0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202 137,0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06 1 7237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60 000,0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82 704,0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202 137,0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поселениям на строительство, реконструкцию и капитальный ремонт сооружений, объектов и сетей водоснабжения и водоотведения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06 1 7301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10 948,3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06 1 7301</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10 948,3</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"Газификация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06 2 0000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16 336,9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95 000,0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на мероприятия по развитию газораспределительной сети области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06 2 7227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16 336,9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95 000,0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06 2 7227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16 336,9</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100 000,0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95 000,0</w:t>
            </w:r>
          </w:p>
        </w:tc>
      </w:tr>
      <w:tr w:rsidR="0071035E" w:rsidRPr="00B0203A" w:rsidTr="00C42FE4">
        <w:trPr>
          <w:cantSplit/>
          <w:trHeight w:val="153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06 3 0000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14 983,1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64 000,0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114 000,0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Осуществление информационного обеспечения мероприятий по энергосбережению и повышению энергетической эффективности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06 3 2314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06 3 2314</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0,0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700,0</w:t>
            </w:r>
          </w:p>
        </w:tc>
      </w:tr>
      <w:tr w:rsidR="0071035E" w:rsidRPr="00B0203A" w:rsidTr="00C42FE4">
        <w:trPr>
          <w:cantSplit/>
          <w:trHeight w:val="76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Предоставление субсидий на мероприятия, направленные на повышение энергетической эффективности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06 3 7235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14 983,1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113 300,0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Субсидии</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06 3 7235</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520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14 983,1</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63 400,0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113 300,0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жилищно-коммунального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16 451,0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15 798,0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15 810,0</w:t>
            </w:r>
          </w:p>
        </w:tc>
      </w:tr>
      <w:tr w:rsidR="0071035E" w:rsidRPr="00B0203A" w:rsidTr="00C42FE4">
        <w:trPr>
          <w:cantSplit/>
          <w:trHeight w:val="102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15 798,0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15 810,0</w:t>
            </w:r>
          </w:p>
        </w:tc>
      </w:tr>
      <w:tr w:rsidR="0071035E" w:rsidRPr="00B0203A" w:rsidTr="00C42FE4">
        <w:trPr>
          <w:cantSplit/>
          <w:trHeight w:val="204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"Обеспечение государственного управления в сфере жилищно-коммунального хозяйства и топливно-энергетического комплекса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06 4 0000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16 451,0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15 798,0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15 810,0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обеспечение функций государственных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11 603,0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11 610,0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11 618,0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120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10 224,8</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10 224,8</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10 224,8</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1 367,2</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1 374,2</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1 382,2</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06 4 0100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Обеспечение деятельности учреждений в сфере жилищно-коммунального хозяйства</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06 4 0187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4 848,0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4 188,0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4 192,0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Расходы на выплаты персоналу казенных учреждений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06 4 0187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110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3 359,0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3 337,0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3 337,0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06 4 0187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1 447,0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809,0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813,0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Уплата налогов, сборов и иных платежей</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06 4 0187</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850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42,0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Образование</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25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Другие вопросы в области образования</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40,0</w:t>
            </w:r>
          </w:p>
        </w:tc>
      </w:tr>
      <w:tr w:rsidR="0071035E" w:rsidRPr="00B0203A" w:rsidTr="00C42FE4">
        <w:trPr>
          <w:cantSplit/>
          <w:trHeight w:val="127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1785"/>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510"/>
        </w:trPr>
        <w:tc>
          <w:tcPr>
            <w:tcW w:w="3789" w:type="dxa"/>
            <w:tcBorders>
              <w:top w:val="nil"/>
              <w:left w:val="nil"/>
              <w:bottom w:val="nil"/>
              <w:right w:val="nil"/>
            </w:tcBorders>
            <w:shd w:val="clear" w:color="000000" w:fill="auto"/>
          </w:tcPr>
          <w:p w:rsidR="0071035E" w:rsidRPr="00B0203A" w:rsidRDefault="0071035E" w:rsidP="00A61631">
            <w:pPr>
              <w:spacing w:after="0" w:line="240" w:lineRule="auto"/>
              <w:rPr>
                <w:rFonts w:ascii="Times New Roman" w:hAnsi="Times New Roman"/>
                <w:color w:val="000000"/>
                <w:sz w:val="20"/>
                <w:szCs w:val="20"/>
                <w:lang w:eastAsia="ru-RU"/>
              </w:rPr>
            </w:pPr>
            <w:r w:rsidRPr="00B0203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970</w:t>
            </w: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07</w:t>
            </w: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center"/>
              <w:rPr>
                <w:rFonts w:ascii="Times New Roman" w:hAnsi="Times New Roman"/>
                <w:color w:val="000000"/>
                <w:sz w:val="20"/>
                <w:szCs w:val="20"/>
                <w:lang w:eastAsia="ru-RU"/>
              </w:rPr>
            </w:pPr>
            <w:r w:rsidRPr="00B0203A">
              <w:rPr>
                <w:rFonts w:ascii="Times New Roman" w:hAnsi="Times New Roman"/>
                <w:color w:val="000000"/>
                <w:sz w:val="20"/>
                <w:szCs w:val="20"/>
                <w:lang w:eastAsia="ru-RU"/>
              </w:rPr>
              <w:t>240</w:t>
            </w: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41,0</w:t>
            </w: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jc w:val="right"/>
              <w:rPr>
                <w:rFonts w:ascii="Times New Roman" w:hAnsi="Times New Roman"/>
                <w:color w:val="000000"/>
                <w:sz w:val="20"/>
                <w:szCs w:val="20"/>
                <w:lang w:eastAsia="ru-RU"/>
              </w:rPr>
            </w:pPr>
            <w:r w:rsidRPr="00B0203A">
              <w:rPr>
                <w:rFonts w:ascii="Times New Roman" w:hAnsi="Times New Roman"/>
                <w:color w:val="000000"/>
                <w:sz w:val="20"/>
                <w:szCs w:val="20"/>
                <w:lang w:eastAsia="ru-RU"/>
              </w:rPr>
              <w:t>40,0</w:t>
            </w:r>
          </w:p>
        </w:tc>
      </w:tr>
      <w:tr w:rsidR="0071035E" w:rsidRPr="00B0203A" w:rsidTr="00C42FE4">
        <w:trPr>
          <w:cantSplit/>
          <w:trHeight w:val="315"/>
        </w:trPr>
        <w:tc>
          <w:tcPr>
            <w:tcW w:w="3789" w:type="dxa"/>
            <w:tcBorders>
              <w:top w:val="nil"/>
              <w:left w:val="nil"/>
              <w:bottom w:val="nil"/>
              <w:right w:val="nil"/>
            </w:tcBorders>
          </w:tcPr>
          <w:p w:rsidR="0071035E" w:rsidRPr="00B0203A" w:rsidRDefault="0071035E" w:rsidP="00A61631">
            <w:pPr>
              <w:spacing w:after="0" w:line="240" w:lineRule="auto"/>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Всего расходов:</w:t>
            </w:r>
          </w:p>
        </w:tc>
        <w:tc>
          <w:tcPr>
            <w:tcW w:w="540" w:type="dxa"/>
            <w:tcBorders>
              <w:top w:val="nil"/>
              <w:left w:val="nil"/>
              <w:bottom w:val="nil"/>
              <w:right w:val="nil"/>
            </w:tcBorders>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60" w:type="dxa"/>
            <w:tcBorders>
              <w:top w:val="nil"/>
              <w:left w:val="nil"/>
              <w:bottom w:val="nil"/>
              <w:right w:val="nil"/>
            </w:tcBorders>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440" w:type="dxa"/>
            <w:tcBorders>
              <w:top w:val="nil"/>
              <w:left w:val="nil"/>
              <w:bottom w:val="nil"/>
              <w:right w:val="nil"/>
            </w:tcBorders>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noWrap/>
            <w:vAlign w:val="bottom"/>
          </w:tcPr>
          <w:p w:rsidR="0071035E" w:rsidRPr="00B0203A" w:rsidRDefault="0071035E" w:rsidP="00A61631">
            <w:pPr>
              <w:spacing w:after="0" w:line="240" w:lineRule="auto"/>
              <w:jc w:val="center"/>
              <w:rPr>
                <w:rFonts w:ascii="Times New Roman" w:hAnsi="Times New Roman"/>
                <w:b/>
                <w:bCs/>
                <w:color w:val="000000"/>
                <w:sz w:val="20"/>
                <w:szCs w:val="20"/>
                <w:lang w:eastAsia="ru-RU"/>
              </w:rPr>
            </w:pPr>
          </w:p>
        </w:tc>
        <w:tc>
          <w:tcPr>
            <w:tcW w:w="1319" w:type="dxa"/>
            <w:tcBorders>
              <w:top w:val="nil"/>
              <w:left w:val="nil"/>
              <w:bottom w:val="nil"/>
              <w:right w:val="nil"/>
            </w:tcBorders>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28 185 117,3</w:t>
            </w:r>
          </w:p>
        </w:tc>
        <w:tc>
          <w:tcPr>
            <w:tcW w:w="1303" w:type="dxa"/>
            <w:tcBorders>
              <w:top w:val="nil"/>
              <w:left w:val="nil"/>
              <w:bottom w:val="nil"/>
              <w:right w:val="nil"/>
            </w:tcBorders>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27 004 692,2</w:t>
            </w:r>
          </w:p>
        </w:tc>
        <w:tc>
          <w:tcPr>
            <w:tcW w:w="1339" w:type="dxa"/>
            <w:tcBorders>
              <w:top w:val="nil"/>
              <w:left w:val="nil"/>
              <w:bottom w:val="nil"/>
              <w:right w:val="nil"/>
            </w:tcBorders>
            <w:noWrap/>
            <w:vAlign w:val="bottom"/>
          </w:tcPr>
          <w:p w:rsidR="0071035E" w:rsidRPr="00B0203A" w:rsidRDefault="0071035E" w:rsidP="00A61631">
            <w:pPr>
              <w:spacing w:after="0" w:line="240" w:lineRule="auto"/>
              <w:jc w:val="right"/>
              <w:rPr>
                <w:rFonts w:ascii="Times New Roman" w:hAnsi="Times New Roman"/>
                <w:b/>
                <w:bCs/>
                <w:color w:val="000000"/>
                <w:sz w:val="20"/>
                <w:szCs w:val="20"/>
                <w:lang w:eastAsia="ru-RU"/>
              </w:rPr>
            </w:pPr>
            <w:r w:rsidRPr="00B0203A">
              <w:rPr>
                <w:rFonts w:ascii="Times New Roman" w:hAnsi="Times New Roman"/>
                <w:b/>
                <w:bCs/>
                <w:color w:val="000000"/>
                <w:sz w:val="20"/>
                <w:szCs w:val="20"/>
                <w:lang w:eastAsia="ru-RU"/>
              </w:rPr>
              <w:t>28 516 889,0</w:t>
            </w:r>
          </w:p>
        </w:tc>
      </w:tr>
      <w:tr w:rsidR="0071035E" w:rsidRPr="00B0203A" w:rsidTr="00C42FE4">
        <w:trPr>
          <w:cantSplit/>
          <w:trHeight w:val="315"/>
        </w:trPr>
        <w:tc>
          <w:tcPr>
            <w:tcW w:w="378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460" w:type="dxa"/>
            <w:tcBorders>
              <w:top w:val="nil"/>
              <w:left w:val="nil"/>
              <w:bottom w:val="nil"/>
              <w:right w:val="nil"/>
            </w:tcBorders>
            <w:shd w:val="clear" w:color="000000" w:fill="auto"/>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440" w:type="dxa"/>
            <w:tcBorders>
              <w:top w:val="nil"/>
              <w:left w:val="nil"/>
              <w:bottom w:val="nil"/>
              <w:right w:val="nil"/>
            </w:tcBorders>
            <w:shd w:val="clear" w:color="000000" w:fill="auto"/>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516" w:type="dxa"/>
            <w:tcBorders>
              <w:top w:val="nil"/>
              <w:left w:val="nil"/>
              <w:bottom w:val="nil"/>
              <w:right w:val="nil"/>
            </w:tcBorders>
            <w:shd w:val="clear" w:color="000000" w:fill="auto"/>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1303" w:type="dxa"/>
            <w:tcBorders>
              <w:top w:val="nil"/>
              <w:left w:val="nil"/>
              <w:bottom w:val="nil"/>
              <w:right w:val="nil"/>
            </w:tcBorders>
            <w:shd w:val="clear" w:color="000000" w:fill="auto"/>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1339" w:type="dxa"/>
            <w:tcBorders>
              <w:top w:val="nil"/>
              <w:left w:val="nil"/>
              <w:bottom w:val="nil"/>
              <w:right w:val="nil"/>
            </w:tcBorders>
            <w:shd w:val="clear" w:color="000000" w:fill="auto"/>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r>
      <w:tr w:rsidR="0071035E" w:rsidRPr="00B0203A" w:rsidTr="00C42FE4">
        <w:trPr>
          <w:cantSplit/>
          <w:trHeight w:val="315"/>
        </w:trPr>
        <w:tc>
          <w:tcPr>
            <w:tcW w:w="378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4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44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516"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131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1303"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c>
          <w:tcPr>
            <w:tcW w:w="1339" w:type="dxa"/>
            <w:tcBorders>
              <w:top w:val="nil"/>
              <w:left w:val="nil"/>
              <w:bottom w:val="nil"/>
              <w:right w:val="nil"/>
            </w:tcBorders>
            <w:shd w:val="clear" w:color="000000" w:fill="auto"/>
            <w:noWrap/>
            <w:vAlign w:val="bottom"/>
          </w:tcPr>
          <w:p w:rsidR="0071035E" w:rsidRPr="00B0203A" w:rsidRDefault="0071035E" w:rsidP="00A61631">
            <w:pPr>
              <w:spacing w:after="0" w:line="240" w:lineRule="auto"/>
              <w:rPr>
                <w:rFonts w:ascii="Times New Roman" w:hAnsi="Times New Roman"/>
                <w:color w:val="000000"/>
                <w:sz w:val="20"/>
                <w:szCs w:val="20"/>
                <w:lang w:eastAsia="ru-RU"/>
              </w:rPr>
            </w:pPr>
          </w:p>
        </w:tc>
      </w:tr>
    </w:tbl>
    <w:p w:rsidR="0071035E" w:rsidRDefault="0071035E"/>
    <w:sectPr w:rsidR="0071035E" w:rsidSect="00C42FE4">
      <w:headerReference w:type="even" r:id="rId6"/>
      <w:headerReference w:type="default" r:id="rId7"/>
      <w:pgSz w:w="11906" w:h="16838"/>
      <w:pgMar w:top="567" w:right="567"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35E" w:rsidRDefault="0071035E">
      <w:r>
        <w:separator/>
      </w:r>
    </w:p>
  </w:endnote>
  <w:endnote w:type="continuationSeparator" w:id="0">
    <w:p w:rsidR="0071035E" w:rsidRDefault="007103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35E" w:rsidRDefault="0071035E">
      <w:r>
        <w:separator/>
      </w:r>
    </w:p>
  </w:footnote>
  <w:footnote w:type="continuationSeparator" w:id="0">
    <w:p w:rsidR="0071035E" w:rsidRDefault="007103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5E" w:rsidRDefault="0071035E" w:rsidP="00707AF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035E" w:rsidRDefault="007103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5E" w:rsidRDefault="0071035E" w:rsidP="00707AF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157</w:t>
    </w:r>
    <w:r>
      <w:rPr>
        <w:rStyle w:val="PageNumber"/>
      </w:rPr>
      <w:fldChar w:fldCharType="end"/>
    </w:r>
  </w:p>
  <w:p w:rsidR="0071035E" w:rsidRDefault="0071035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1631"/>
    <w:rsid w:val="000930F1"/>
    <w:rsid w:val="00270FF1"/>
    <w:rsid w:val="0034410C"/>
    <w:rsid w:val="003E2B2B"/>
    <w:rsid w:val="004B01EE"/>
    <w:rsid w:val="005270C6"/>
    <w:rsid w:val="005835FD"/>
    <w:rsid w:val="00661B9B"/>
    <w:rsid w:val="00707AF7"/>
    <w:rsid w:val="0071035E"/>
    <w:rsid w:val="008E4CC5"/>
    <w:rsid w:val="008E4F76"/>
    <w:rsid w:val="008F21C0"/>
    <w:rsid w:val="00935B24"/>
    <w:rsid w:val="009B0F61"/>
    <w:rsid w:val="00A61631"/>
    <w:rsid w:val="00AC5185"/>
    <w:rsid w:val="00AE532B"/>
    <w:rsid w:val="00B0203A"/>
    <w:rsid w:val="00C42FE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F7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A61631"/>
    <w:rPr>
      <w:rFonts w:cs="Times New Roman"/>
      <w:color w:val="0000FF"/>
      <w:u w:val="single"/>
    </w:rPr>
  </w:style>
  <w:style w:type="character" w:styleId="FollowedHyperlink">
    <w:name w:val="FollowedHyperlink"/>
    <w:basedOn w:val="DefaultParagraphFont"/>
    <w:uiPriority w:val="99"/>
    <w:semiHidden/>
    <w:rsid w:val="00A61631"/>
    <w:rPr>
      <w:rFonts w:cs="Times New Roman"/>
      <w:color w:val="800080"/>
      <w:u w:val="single"/>
    </w:rPr>
  </w:style>
  <w:style w:type="paragraph" w:customStyle="1" w:styleId="xl63">
    <w:name w:val="xl63"/>
    <w:basedOn w:val="Normal"/>
    <w:uiPriority w:val="99"/>
    <w:rsid w:val="00A61631"/>
    <w:pPr>
      <w:shd w:val="clear" w:color="000000" w:fill="auto"/>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xl64">
    <w:name w:val="xl64"/>
    <w:basedOn w:val="Normal"/>
    <w:uiPriority w:val="99"/>
    <w:rsid w:val="00A61631"/>
    <w:pPr>
      <w:shd w:val="clear" w:color="000000" w:fill="auto"/>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5">
    <w:name w:val="xl65"/>
    <w:basedOn w:val="Normal"/>
    <w:uiPriority w:val="99"/>
    <w:rsid w:val="00A61631"/>
    <w:pPr>
      <w:pBdr>
        <w:bottom w:val="single" w:sz="4" w:space="0" w:color="auto"/>
      </w:pBdr>
      <w:shd w:val="clear" w:color="000000" w:fill="auto"/>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6">
    <w:name w:val="xl66"/>
    <w:basedOn w:val="Normal"/>
    <w:uiPriority w:val="99"/>
    <w:rsid w:val="00A61631"/>
    <w:pP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67">
    <w:name w:val="xl67"/>
    <w:basedOn w:val="Normal"/>
    <w:uiPriority w:val="99"/>
    <w:rsid w:val="00A61631"/>
    <w:pPr>
      <w:shd w:val="clear" w:color="000000" w:fill="auto"/>
      <w:spacing w:before="100" w:beforeAutospacing="1" w:after="100" w:afterAutospacing="1" w:line="240" w:lineRule="auto"/>
      <w:jc w:val="center"/>
      <w:textAlignment w:val="center"/>
    </w:pPr>
    <w:rPr>
      <w:rFonts w:ascii="Times New Roman" w:eastAsia="Times New Roman" w:hAnsi="Times New Roman"/>
      <w:color w:val="FFFFFF"/>
      <w:sz w:val="24"/>
      <w:szCs w:val="24"/>
      <w:lang w:eastAsia="ru-RU"/>
    </w:rPr>
  </w:style>
  <w:style w:type="paragraph" w:customStyle="1" w:styleId="xl68">
    <w:name w:val="xl68"/>
    <w:basedOn w:val="Normal"/>
    <w:uiPriority w:val="99"/>
    <w:rsid w:val="00A61631"/>
    <w:pPr>
      <w:shd w:val="clear" w:color="000000" w:fill="auto"/>
      <w:spacing w:before="100" w:beforeAutospacing="1" w:after="100" w:afterAutospacing="1" w:line="240" w:lineRule="auto"/>
      <w:textAlignment w:val="top"/>
    </w:pPr>
    <w:rPr>
      <w:rFonts w:ascii="Arial" w:eastAsia="Times New Roman" w:hAnsi="Arial" w:cs="Arial"/>
      <w:b/>
      <w:bCs/>
      <w:color w:val="000000"/>
      <w:sz w:val="24"/>
      <w:szCs w:val="24"/>
      <w:lang w:eastAsia="ru-RU"/>
    </w:rPr>
  </w:style>
  <w:style w:type="paragraph" w:customStyle="1" w:styleId="xl69">
    <w:name w:val="xl69"/>
    <w:basedOn w:val="Normal"/>
    <w:uiPriority w:val="99"/>
    <w:rsid w:val="00A61631"/>
    <w:pPr>
      <w:shd w:val="clear" w:color="000000" w:fill="auto"/>
      <w:spacing w:before="100" w:beforeAutospacing="1" w:after="100" w:afterAutospacing="1" w:line="240" w:lineRule="auto"/>
      <w:jc w:val="center"/>
      <w:textAlignment w:val="top"/>
    </w:pPr>
    <w:rPr>
      <w:rFonts w:ascii="Arial" w:eastAsia="Times New Roman" w:hAnsi="Arial" w:cs="Arial"/>
      <w:b/>
      <w:bCs/>
      <w:color w:val="000000"/>
      <w:sz w:val="24"/>
      <w:szCs w:val="24"/>
      <w:lang w:eastAsia="ru-RU"/>
    </w:rPr>
  </w:style>
  <w:style w:type="paragraph" w:customStyle="1" w:styleId="xl70">
    <w:name w:val="xl70"/>
    <w:basedOn w:val="Normal"/>
    <w:uiPriority w:val="99"/>
    <w:rsid w:val="00A61631"/>
    <w:pPr>
      <w:shd w:val="clear" w:color="000000" w:fill="auto"/>
      <w:spacing w:before="100" w:beforeAutospacing="1" w:after="100" w:afterAutospacing="1" w:line="240" w:lineRule="auto"/>
      <w:textAlignment w:val="top"/>
    </w:pPr>
    <w:rPr>
      <w:rFonts w:ascii="Arial" w:eastAsia="Times New Roman" w:hAnsi="Arial" w:cs="Arial"/>
      <w:color w:val="000000"/>
      <w:sz w:val="24"/>
      <w:szCs w:val="24"/>
      <w:lang w:eastAsia="ru-RU"/>
    </w:rPr>
  </w:style>
  <w:style w:type="paragraph" w:customStyle="1" w:styleId="xl71">
    <w:name w:val="xl71"/>
    <w:basedOn w:val="Normal"/>
    <w:uiPriority w:val="99"/>
    <w:rsid w:val="00A61631"/>
    <w:pPr>
      <w:shd w:val="clear" w:color="000000" w:fill="auto"/>
      <w:spacing w:before="100" w:beforeAutospacing="1" w:after="100" w:afterAutospacing="1" w:line="240" w:lineRule="auto"/>
      <w:jc w:val="center"/>
      <w:textAlignment w:val="top"/>
    </w:pPr>
    <w:rPr>
      <w:rFonts w:ascii="Arial" w:eastAsia="Times New Roman" w:hAnsi="Arial" w:cs="Arial"/>
      <w:color w:val="000000"/>
      <w:sz w:val="24"/>
      <w:szCs w:val="24"/>
      <w:lang w:eastAsia="ru-RU"/>
    </w:rPr>
  </w:style>
  <w:style w:type="paragraph" w:customStyle="1" w:styleId="xl72">
    <w:name w:val="xl72"/>
    <w:basedOn w:val="Normal"/>
    <w:uiPriority w:val="99"/>
    <w:rsid w:val="00A61631"/>
    <w:pPr>
      <w:shd w:val="clear" w:color="000000" w:fill="auto"/>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3">
    <w:name w:val="xl73"/>
    <w:basedOn w:val="Normal"/>
    <w:uiPriority w:val="99"/>
    <w:rsid w:val="00A61631"/>
    <w:pPr>
      <w:shd w:val="clear" w:color="000000" w:fill="auto"/>
      <w:spacing w:before="100" w:beforeAutospacing="1" w:after="100" w:afterAutospacing="1" w:line="240" w:lineRule="auto"/>
      <w:jc w:val="center"/>
    </w:pPr>
    <w:rPr>
      <w:rFonts w:ascii="Arial" w:eastAsia="Times New Roman" w:hAnsi="Arial" w:cs="Arial"/>
      <w:b/>
      <w:bCs/>
      <w:color w:val="000000"/>
      <w:sz w:val="24"/>
      <w:szCs w:val="24"/>
      <w:lang w:eastAsia="ru-RU"/>
    </w:rPr>
  </w:style>
  <w:style w:type="paragraph" w:customStyle="1" w:styleId="xl74">
    <w:name w:val="xl74"/>
    <w:basedOn w:val="Normal"/>
    <w:uiPriority w:val="99"/>
    <w:rsid w:val="00A61631"/>
    <w:pPr>
      <w:shd w:val="clear" w:color="000000" w:fill="auto"/>
      <w:spacing w:before="100" w:beforeAutospacing="1" w:after="100" w:afterAutospacing="1" w:line="240" w:lineRule="auto"/>
      <w:jc w:val="right"/>
    </w:pPr>
    <w:rPr>
      <w:rFonts w:ascii="Arial" w:eastAsia="Times New Roman" w:hAnsi="Arial" w:cs="Arial"/>
      <w:b/>
      <w:bCs/>
      <w:color w:val="000000"/>
      <w:sz w:val="24"/>
      <w:szCs w:val="24"/>
      <w:lang w:eastAsia="ru-RU"/>
    </w:rPr>
  </w:style>
  <w:style w:type="paragraph" w:customStyle="1" w:styleId="xl75">
    <w:name w:val="xl75"/>
    <w:basedOn w:val="Normal"/>
    <w:uiPriority w:val="99"/>
    <w:rsid w:val="00A61631"/>
    <w:pPr>
      <w:shd w:val="clear" w:color="000000" w:fill="auto"/>
      <w:spacing w:before="100" w:beforeAutospacing="1" w:after="100" w:afterAutospacing="1" w:line="240" w:lineRule="auto"/>
      <w:jc w:val="center"/>
    </w:pPr>
    <w:rPr>
      <w:rFonts w:ascii="Arial" w:eastAsia="Times New Roman" w:hAnsi="Arial" w:cs="Arial"/>
      <w:color w:val="000000"/>
      <w:sz w:val="24"/>
      <w:szCs w:val="24"/>
      <w:lang w:eastAsia="ru-RU"/>
    </w:rPr>
  </w:style>
  <w:style w:type="paragraph" w:customStyle="1" w:styleId="xl76">
    <w:name w:val="xl76"/>
    <w:basedOn w:val="Normal"/>
    <w:uiPriority w:val="99"/>
    <w:rsid w:val="00A61631"/>
    <w:pPr>
      <w:shd w:val="clear" w:color="000000" w:fill="auto"/>
      <w:spacing w:before="100" w:beforeAutospacing="1" w:after="100" w:afterAutospacing="1" w:line="240" w:lineRule="auto"/>
      <w:jc w:val="right"/>
    </w:pPr>
    <w:rPr>
      <w:rFonts w:ascii="Arial" w:eastAsia="Times New Roman" w:hAnsi="Arial" w:cs="Arial"/>
      <w:color w:val="000000"/>
      <w:sz w:val="24"/>
      <w:szCs w:val="24"/>
      <w:lang w:eastAsia="ru-RU"/>
    </w:rPr>
  </w:style>
  <w:style w:type="paragraph" w:customStyle="1" w:styleId="xl77">
    <w:name w:val="xl77"/>
    <w:basedOn w:val="Normal"/>
    <w:uiPriority w:val="99"/>
    <w:rsid w:val="00A61631"/>
    <w:pPr>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78">
    <w:name w:val="xl78"/>
    <w:basedOn w:val="Normal"/>
    <w:uiPriority w:val="99"/>
    <w:rsid w:val="00A61631"/>
    <w:pP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79">
    <w:name w:val="xl79"/>
    <w:basedOn w:val="Normal"/>
    <w:uiPriority w:val="99"/>
    <w:rsid w:val="00A61631"/>
    <w:pPr>
      <w:spacing w:before="100" w:beforeAutospacing="1" w:after="100" w:afterAutospacing="1" w:line="240" w:lineRule="auto"/>
      <w:jc w:val="right"/>
    </w:pPr>
    <w:rPr>
      <w:rFonts w:ascii="Times New Roman" w:eastAsia="Times New Roman" w:hAnsi="Times New Roman"/>
      <w:b/>
      <w:bCs/>
      <w:color w:val="000000"/>
      <w:sz w:val="24"/>
      <w:szCs w:val="24"/>
      <w:lang w:eastAsia="ru-RU"/>
    </w:rPr>
  </w:style>
  <w:style w:type="paragraph" w:customStyle="1" w:styleId="xl80">
    <w:name w:val="xl80"/>
    <w:basedOn w:val="Normal"/>
    <w:uiPriority w:val="99"/>
    <w:rsid w:val="00A6163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1">
    <w:name w:val="xl81"/>
    <w:basedOn w:val="Normal"/>
    <w:uiPriority w:val="99"/>
    <w:rsid w:val="00A6163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2">
    <w:name w:val="xl82"/>
    <w:basedOn w:val="Normal"/>
    <w:uiPriority w:val="99"/>
    <w:rsid w:val="00A6163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3">
    <w:name w:val="xl83"/>
    <w:basedOn w:val="Normal"/>
    <w:uiPriority w:val="99"/>
    <w:rsid w:val="00A61631"/>
    <w:pP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4">
    <w:name w:val="xl84"/>
    <w:basedOn w:val="Normal"/>
    <w:uiPriority w:val="99"/>
    <w:rsid w:val="00A61631"/>
    <w:pPr>
      <w:shd w:val="clear" w:color="000000" w:fill="auto"/>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85">
    <w:name w:val="xl85"/>
    <w:basedOn w:val="Normal"/>
    <w:uiPriority w:val="99"/>
    <w:rsid w:val="00A61631"/>
    <w:pPr>
      <w:pBdr>
        <w:bottom w:val="single" w:sz="4" w:space="0" w:color="auto"/>
      </w:pBdr>
      <w:shd w:val="clear" w:color="000000" w:fill="auto"/>
      <w:spacing w:before="100" w:beforeAutospacing="1" w:after="100" w:afterAutospacing="1" w:line="240" w:lineRule="auto"/>
      <w:jc w:val="right"/>
    </w:pPr>
    <w:rPr>
      <w:rFonts w:ascii="Times New Roman" w:eastAsia="Times New Roman" w:hAnsi="Times New Roman"/>
      <w:color w:val="FFFFFF"/>
      <w:sz w:val="24"/>
      <w:szCs w:val="24"/>
      <w:lang w:eastAsia="ru-RU"/>
    </w:rPr>
  </w:style>
  <w:style w:type="paragraph" w:customStyle="1" w:styleId="xl86">
    <w:name w:val="xl86"/>
    <w:basedOn w:val="Normal"/>
    <w:uiPriority w:val="99"/>
    <w:rsid w:val="00A61631"/>
    <w:pPr>
      <w:shd w:val="clear" w:color="000000" w:fill="auto"/>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87">
    <w:name w:val="xl87"/>
    <w:basedOn w:val="Normal"/>
    <w:uiPriority w:val="99"/>
    <w:rsid w:val="00A61631"/>
    <w:pPr>
      <w:shd w:val="clear" w:color="000000" w:fill="auto"/>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88">
    <w:name w:val="xl88"/>
    <w:basedOn w:val="Normal"/>
    <w:uiPriority w:val="99"/>
    <w:rsid w:val="00A61631"/>
    <w:pPr>
      <w:shd w:val="clear" w:color="000000" w:fill="auto"/>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styleId="Header">
    <w:name w:val="header"/>
    <w:basedOn w:val="Normal"/>
    <w:link w:val="HeaderChar"/>
    <w:uiPriority w:val="99"/>
    <w:rsid w:val="00C42FE4"/>
    <w:pPr>
      <w:tabs>
        <w:tab w:val="center" w:pos="4677"/>
        <w:tab w:val="right" w:pos="9355"/>
      </w:tabs>
    </w:pPr>
  </w:style>
  <w:style w:type="character" w:customStyle="1" w:styleId="HeaderChar">
    <w:name w:val="Header Char"/>
    <w:basedOn w:val="DefaultParagraphFont"/>
    <w:link w:val="Header"/>
    <w:uiPriority w:val="99"/>
    <w:semiHidden/>
    <w:locked/>
    <w:rPr>
      <w:rFonts w:cs="Times New Roman"/>
      <w:lang w:eastAsia="en-US"/>
    </w:rPr>
  </w:style>
  <w:style w:type="character" w:styleId="PageNumber">
    <w:name w:val="page number"/>
    <w:basedOn w:val="DefaultParagraphFont"/>
    <w:uiPriority w:val="99"/>
    <w:rsid w:val="00C42FE4"/>
    <w:rPr>
      <w:rFonts w:cs="Times New Roman"/>
    </w:rPr>
  </w:style>
  <w:style w:type="paragraph" w:styleId="BalloonText">
    <w:name w:val="Balloon Text"/>
    <w:basedOn w:val="Normal"/>
    <w:link w:val="BalloonTextChar"/>
    <w:uiPriority w:val="99"/>
    <w:semiHidden/>
    <w:rsid w:val="005835FD"/>
    <w:rPr>
      <w:rFonts w:ascii="Tahoma" w:hAnsi="Tahoma" w:cs="Tahoma"/>
      <w:sz w:val="16"/>
      <w:szCs w:val="16"/>
    </w:rPr>
  </w:style>
  <w:style w:type="character" w:customStyle="1" w:styleId="BalloonTextChar">
    <w:name w:val="Balloon Text Char"/>
    <w:basedOn w:val="DefaultParagraphFont"/>
    <w:link w:val="BalloonText"/>
    <w:uiPriority w:val="99"/>
    <w:semiHidden/>
    <w:rsid w:val="00861A47"/>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divs>
    <w:div w:id="10182352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157</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eeboko_464</cp:lastModifiedBy>
  <cp:revision>8</cp:revision>
  <cp:lastPrinted>2014-11-12T07:47:00Z</cp:lastPrinted>
  <dcterms:created xsi:type="dcterms:W3CDTF">2014-11-12T05:51:00Z</dcterms:created>
  <dcterms:modified xsi:type="dcterms:W3CDTF">2014-11-12T08:35:00Z</dcterms:modified>
</cp:coreProperties>
</file>